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3626C" w14:textId="77777777" w:rsidR="001E7491" w:rsidRPr="005A195D" w:rsidRDefault="001E7491" w:rsidP="001E7491">
      <w:pPr>
        <w:pBdr>
          <w:top w:val="double" w:sz="6" w:space="1" w:color="auto" w:shadow="1"/>
          <w:left w:val="double" w:sz="6" w:space="1" w:color="auto" w:shadow="1"/>
          <w:bottom w:val="double" w:sz="6" w:space="1" w:color="auto" w:shadow="1"/>
          <w:right w:val="double" w:sz="6" w:space="1" w:color="auto" w:shadow="1"/>
        </w:pBdr>
        <w:ind w:left="2835" w:right="2835"/>
        <w:jc w:val="center"/>
        <w:rPr>
          <w:rFonts w:ascii="Microsoft Sans Serif" w:hAnsi="Microsoft Sans Serif" w:cs="Microsoft Sans Serif"/>
          <w:sz w:val="24"/>
          <w:szCs w:val="24"/>
        </w:rPr>
      </w:pPr>
      <w:r w:rsidRPr="005A195D">
        <w:rPr>
          <w:rFonts w:ascii="Microsoft Sans Serif" w:hAnsi="Microsoft Sans Serif" w:cs="Microsoft Sans Serif"/>
          <w:sz w:val="24"/>
          <w:szCs w:val="24"/>
        </w:rPr>
        <w:t>ATTESTATION DE VISITE</w:t>
      </w:r>
    </w:p>
    <w:p w14:paraId="7F738805" w14:textId="77777777" w:rsidR="001E7491" w:rsidRDefault="001E7491" w:rsidP="001E7491">
      <w:pPr>
        <w:ind w:left="-284" w:right="-567"/>
      </w:pPr>
    </w:p>
    <w:p w14:paraId="0E363044" w14:textId="77777777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</w:p>
    <w:p w14:paraId="4FE64B56" w14:textId="77777777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</w:p>
    <w:p w14:paraId="50E509A4" w14:textId="7BD2E74F" w:rsidR="001D655A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  <w:r w:rsidRPr="792B0245">
        <w:rPr>
          <w:rFonts w:ascii="Microsoft Sans Serif" w:hAnsi="Microsoft Sans Serif" w:cs="Microsoft Sans Serif"/>
        </w:rPr>
        <w:t xml:space="preserve">Référence de la procédure : </w:t>
      </w:r>
      <w:r w:rsidR="000B1C51">
        <w:rPr>
          <w:rFonts w:ascii="Microsoft Sans Serif" w:hAnsi="Microsoft Sans Serif" w:cs="Microsoft Sans Serif"/>
        </w:rPr>
        <w:t>2025MAPA011</w:t>
      </w:r>
    </w:p>
    <w:p w14:paraId="7DAFCBE4" w14:textId="77777777" w:rsidR="001D655A" w:rsidRPr="005A195D" w:rsidRDefault="001D655A" w:rsidP="001E7491">
      <w:pPr>
        <w:ind w:left="-284" w:right="-567"/>
        <w:rPr>
          <w:rFonts w:ascii="Microsoft Sans Serif" w:hAnsi="Microsoft Sans Serif" w:cs="Microsoft Sans Serif"/>
        </w:rPr>
      </w:pPr>
    </w:p>
    <w:p w14:paraId="5C2DD892" w14:textId="54890DE8" w:rsidR="001D655A" w:rsidRPr="005A195D" w:rsidRDefault="001E7491" w:rsidP="00406AC7">
      <w:pPr>
        <w:ind w:left="-284" w:right="-567"/>
        <w:rPr>
          <w:rFonts w:ascii="Microsoft Sans Serif" w:hAnsi="Microsoft Sans Serif" w:cs="Microsoft Sans Serif"/>
        </w:rPr>
      </w:pPr>
      <w:r w:rsidRPr="792B0245">
        <w:rPr>
          <w:rFonts w:ascii="Microsoft Sans Serif" w:hAnsi="Microsoft Sans Serif" w:cs="Microsoft Sans Serif"/>
        </w:rPr>
        <w:t xml:space="preserve">Marché de travaux : </w:t>
      </w:r>
      <w:r w:rsidR="006562A6" w:rsidRPr="792B0245">
        <w:rPr>
          <w:rFonts w:ascii="Microsoft Sans Serif" w:hAnsi="Microsoft Sans Serif" w:cs="Microsoft Sans Serif"/>
        </w:rPr>
        <w:t xml:space="preserve">Travaux de </w:t>
      </w:r>
      <w:r w:rsidR="00F820D0" w:rsidRPr="792B0245">
        <w:rPr>
          <w:rFonts w:ascii="Microsoft Sans Serif" w:hAnsi="Microsoft Sans Serif" w:cs="Microsoft Sans Serif"/>
        </w:rPr>
        <w:t>curage et de dé</w:t>
      </w:r>
      <w:r w:rsidR="51424341" w:rsidRPr="792B0245">
        <w:rPr>
          <w:rFonts w:ascii="Microsoft Sans Serif" w:hAnsi="Microsoft Sans Serif" w:cs="Microsoft Sans Serif"/>
        </w:rPr>
        <w:t>molition des bâtiments sis 17 à 21 rue du Parc de Cachan à Cachan (94)</w:t>
      </w:r>
    </w:p>
    <w:p w14:paraId="65DA44DC" w14:textId="77777777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</w:p>
    <w:p w14:paraId="01909460" w14:textId="3BF0A89E" w:rsidR="001D655A" w:rsidRPr="005A195D" w:rsidRDefault="005A195D" w:rsidP="001E7491">
      <w:pPr>
        <w:ind w:left="-284" w:right="-567"/>
        <w:rPr>
          <w:rFonts w:ascii="Microsoft Sans Serif" w:hAnsi="Microsoft Sans Serif" w:cs="Microsoft Sans Serif"/>
        </w:rPr>
      </w:pPr>
      <w:r w:rsidRPr="005A195D">
        <w:rPr>
          <w:rFonts w:ascii="Microsoft Sans Serif" w:hAnsi="Microsoft Sans Serif" w:cs="Microsoft Sans Serif"/>
        </w:rPr>
        <w:t>Pouvoir adjudicateur</w:t>
      </w:r>
      <w:r w:rsidR="001E7491" w:rsidRPr="005A195D">
        <w:rPr>
          <w:rFonts w:ascii="Microsoft Sans Serif" w:hAnsi="Microsoft Sans Serif" w:cs="Microsoft Sans Serif"/>
        </w:rPr>
        <w:t xml:space="preserve"> : </w:t>
      </w:r>
      <w:r w:rsidRPr="005A195D">
        <w:rPr>
          <w:rFonts w:ascii="Microsoft Sans Serif" w:hAnsi="Microsoft Sans Serif" w:cs="Microsoft Sans Serif"/>
        </w:rPr>
        <w:t xml:space="preserve">SGP </w:t>
      </w:r>
    </w:p>
    <w:p w14:paraId="2298E24C" w14:textId="77777777" w:rsidR="001D655A" w:rsidRPr="005A195D" w:rsidRDefault="001D655A" w:rsidP="001E7491">
      <w:pPr>
        <w:ind w:left="-284" w:right="-567"/>
        <w:rPr>
          <w:rFonts w:ascii="Microsoft Sans Serif" w:hAnsi="Microsoft Sans Serif" w:cs="Microsoft Sans Serif"/>
        </w:rPr>
      </w:pPr>
    </w:p>
    <w:p w14:paraId="7D404109" w14:textId="77777777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  <w:r w:rsidRPr="005A195D">
        <w:rPr>
          <w:rFonts w:ascii="Microsoft Sans Serif" w:hAnsi="Microsoft Sans Serif" w:cs="Microsoft Sans Serif"/>
        </w:rPr>
        <w:t xml:space="preserve">Date de la visite : </w:t>
      </w:r>
    </w:p>
    <w:p w14:paraId="250BE371" w14:textId="77777777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</w:p>
    <w:p w14:paraId="5421328D" w14:textId="4DE8D250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  <w:r w:rsidRPr="27EB14B4">
        <w:rPr>
          <w:rFonts w:ascii="Microsoft Sans Serif" w:hAnsi="Microsoft Sans Serif" w:cs="Microsoft Sans Serif"/>
        </w:rPr>
        <w:t xml:space="preserve">Lieu de la visite : </w:t>
      </w:r>
      <w:r w:rsidR="00F820D0" w:rsidRPr="27EB14B4">
        <w:rPr>
          <w:rFonts w:ascii="Microsoft Sans Serif" w:hAnsi="Microsoft Sans Serif" w:cs="Microsoft Sans Serif"/>
        </w:rPr>
        <w:t>1</w:t>
      </w:r>
      <w:r w:rsidR="19DE56FC" w:rsidRPr="27EB14B4">
        <w:rPr>
          <w:rFonts w:ascii="Microsoft Sans Serif" w:hAnsi="Microsoft Sans Serif" w:cs="Microsoft Sans Serif"/>
        </w:rPr>
        <w:t>7 à 21 rue du Parc de Cachan</w:t>
      </w:r>
    </w:p>
    <w:p w14:paraId="189D3686" w14:textId="77777777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</w:p>
    <w:p w14:paraId="62416A5A" w14:textId="77777777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</w:rPr>
      </w:pPr>
    </w:p>
    <w:p w14:paraId="0299D6F7" w14:textId="16CC1411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  <w:b/>
          <w:bCs/>
          <w:highlight w:val="yellow"/>
        </w:rPr>
      </w:pPr>
      <w:r w:rsidRPr="05508230">
        <w:rPr>
          <w:rFonts w:ascii="Microsoft Sans Serif" w:hAnsi="Microsoft Sans Serif" w:cs="Microsoft Sans Serif"/>
          <w:b/>
          <w:bCs/>
        </w:rPr>
        <w:t xml:space="preserve">Conformément à l’article </w:t>
      </w:r>
      <w:r w:rsidR="001D655A" w:rsidRPr="05508230">
        <w:rPr>
          <w:rFonts w:ascii="Microsoft Sans Serif" w:hAnsi="Microsoft Sans Serif" w:cs="Microsoft Sans Serif"/>
          <w:b/>
          <w:bCs/>
        </w:rPr>
        <w:t>3.</w:t>
      </w:r>
      <w:r w:rsidR="00FE197C">
        <w:rPr>
          <w:rFonts w:ascii="Microsoft Sans Serif" w:hAnsi="Microsoft Sans Serif" w:cs="Microsoft Sans Serif"/>
          <w:b/>
          <w:bCs/>
        </w:rPr>
        <w:t>11.4</w:t>
      </w:r>
      <w:r w:rsidR="006562A6" w:rsidRPr="05508230">
        <w:rPr>
          <w:rFonts w:ascii="Microsoft Sans Serif" w:hAnsi="Microsoft Sans Serif" w:cs="Microsoft Sans Serif"/>
          <w:b/>
          <w:bCs/>
        </w:rPr>
        <w:t xml:space="preserve"> </w:t>
      </w:r>
      <w:r w:rsidRPr="05508230">
        <w:rPr>
          <w:rFonts w:ascii="Microsoft Sans Serif" w:hAnsi="Microsoft Sans Serif" w:cs="Microsoft Sans Serif"/>
          <w:b/>
          <w:bCs/>
        </w:rPr>
        <w:t>du règlement de consultation, la présente attestation de visite sera à produire à l’appui de la remise de l’offre</w:t>
      </w:r>
      <w:r w:rsidR="005A195D" w:rsidRPr="05508230">
        <w:rPr>
          <w:rFonts w:ascii="Microsoft Sans Serif" w:hAnsi="Microsoft Sans Serif" w:cs="Microsoft Sans Serif"/>
          <w:b/>
          <w:bCs/>
        </w:rPr>
        <w:t>.</w:t>
      </w:r>
    </w:p>
    <w:p w14:paraId="62D87428" w14:textId="77777777" w:rsidR="001E7491" w:rsidRPr="005A195D" w:rsidRDefault="001E7491" w:rsidP="001E7491">
      <w:pPr>
        <w:ind w:right="-567"/>
        <w:rPr>
          <w:rFonts w:ascii="Microsoft Sans Serif" w:hAnsi="Microsoft Sans Serif" w:cs="Microsoft Sans Serif"/>
        </w:rPr>
      </w:pPr>
    </w:p>
    <w:tbl>
      <w:tblPr>
        <w:tblW w:w="103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060"/>
      </w:tblGrid>
      <w:tr w:rsidR="001E7491" w:rsidRPr="005A195D" w14:paraId="4BEE0318" w14:textId="77777777" w:rsidTr="001E7491">
        <w:tc>
          <w:tcPr>
            <w:tcW w:w="5246" w:type="dxa"/>
            <w:tcBorders>
              <w:bottom w:val="single" w:sz="4" w:space="0" w:color="auto"/>
            </w:tcBorders>
          </w:tcPr>
          <w:p w14:paraId="24ED05BE" w14:textId="77777777" w:rsidR="001E7491" w:rsidRPr="005A195D" w:rsidRDefault="001E7491" w:rsidP="00194E01">
            <w:pPr>
              <w:spacing w:before="120" w:after="120"/>
              <w:ind w:right="-567"/>
              <w:rPr>
                <w:rFonts w:ascii="Microsoft Sans Serif" w:hAnsi="Microsoft Sans Serif" w:cs="Microsoft Sans Serif"/>
                <w:b/>
                <w:bCs/>
              </w:rPr>
            </w:pPr>
            <w:r w:rsidRPr="005A195D">
              <w:rPr>
                <w:rFonts w:ascii="Microsoft Sans Serif" w:hAnsi="Microsoft Sans Serif" w:cs="Microsoft Sans Serif"/>
                <w:b/>
                <w:bCs/>
              </w:rPr>
              <w:t>CADRE RESERVE A LA MAITRISE D’O</w:t>
            </w:r>
            <w:r w:rsidR="00194E01" w:rsidRPr="005A195D">
              <w:rPr>
                <w:rFonts w:ascii="Microsoft Sans Serif" w:hAnsi="Microsoft Sans Serif" w:cs="Microsoft Sans Serif"/>
                <w:b/>
                <w:bCs/>
              </w:rPr>
              <w:t>UVRAGE</w:t>
            </w:r>
          </w:p>
        </w:tc>
        <w:tc>
          <w:tcPr>
            <w:tcW w:w="5060" w:type="dxa"/>
            <w:tcBorders>
              <w:bottom w:val="single" w:sz="4" w:space="0" w:color="auto"/>
            </w:tcBorders>
          </w:tcPr>
          <w:p w14:paraId="34020106" w14:textId="77777777" w:rsidR="001E7491" w:rsidRPr="005A195D" w:rsidRDefault="001E7491" w:rsidP="00BD11D2">
            <w:pPr>
              <w:spacing w:before="120" w:after="120"/>
              <w:ind w:right="-567"/>
              <w:rPr>
                <w:rFonts w:ascii="Microsoft Sans Serif" w:hAnsi="Microsoft Sans Serif" w:cs="Microsoft Sans Serif"/>
                <w:b/>
                <w:bCs/>
              </w:rPr>
            </w:pPr>
            <w:r w:rsidRPr="005A195D">
              <w:rPr>
                <w:rFonts w:ascii="Microsoft Sans Serif" w:hAnsi="Microsoft Sans Serif" w:cs="Microsoft Sans Serif"/>
                <w:b/>
                <w:bCs/>
              </w:rPr>
              <w:t>CADRE RESERVE A L’ENTREPRISE</w:t>
            </w:r>
          </w:p>
        </w:tc>
      </w:tr>
      <w:tr w:rsidR="001E7491" w:rsidRPr="005A195D" w14:paraId="0A7A4E8B" w14:textId="77777777" w:rsidTr="001E7491">
        <w:tc>
          <w:tcPr>
            <w:tcW w:w="5246" w:type="dxa"/>
            <w:tcBorders>
              <w:bottom w:val="single" w:sz="4" w:space="0" w:color="auto"/>
            </w:tcBorders>
          </w:tcPr>
          <w:p w14:paraId="04F9873D" w14:textId="77777777" w:rsidR="001E7491" w:rsidRPr="005A195D" w:rsidRDefault="001E7491">
            <w:pPr>
              <w:spacing w:before="120" w:after="120"/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 xml:space="preserve">A  </w:t>
            </w:r>
            <w:r w:rsidR="001D655A" w:rsidRPr="005A195D">
              <w:rPr>
                <w:rFonts w:ascii="Microsoft Sans Serif" w:hAnsi="Microsoft Sans Serif" w:cs="Microsoft Sans Serif"/>
              </w:rPr>
              <w:t xml:space="preserve">                                    </w:t>
            </w:r>
            <w:r w:rsidRPr="005A195D">
              <w:rPr>
                <w:rFonts w:ascii="Microsoft Sans Serif" w:hAnsi="Microsoft Sans Serif" w:cs="Microsoft Sans Serif"/>
              </w:rPr>
              <w:t xml:space="preserve">, le </w:t>
            </w:r>
            <w:r w:rsidR="001D655A" w:rsidRPr="005A195D">
              <w:rPr>
                <w:rFonts w:ascii="Microsoft Sans Serif" w:hAnsi="Microsoft Sans Serif" w:cs="Microsoft Sans Serif"/>
              </w:rPr>
              <w:t xml:space="preserve"> </w:t>
            </w:r>
          </w:p>
        </w:tc>
        <w:tc>
          <w:tcPr>
            <w:tcW w:w="5060" w:type="dxa"/>
            <w:tcBorders>
              <w:bottom w:val="single" w:sz="4" w:space="0" w:color="auto"/>
            </w:tcBorders>
          </w:tcPr>
          <w:p w14:paraId="73C5E8A1" w14:textId="77777777" w:rsidR="001E7491" w:rsidRPr="005A195D" w:rsidRDefault="001D655A" w:rsidP="00BD11D2">
            <w:pPr>
              <w:spacing w:before="120" w:after="120"/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 xml:space="preserve">A                                      , le  </w:t>
            </w:r>
          </w:p>
        </w:tc>
      </w:tr>
      <w:tr w:rsidR="001E7491" w:rsidRPr="005A195D" w14:paraId="1F1A04C9" w14:textId="77777777" w:rsidTr="001E7491">
        <w:tc>
          <w:tcPr>
            <w:tcW w:w="5246" w:type="dxa"/>
            <w:tcBorders>
              <w:bottom w:val="nil"/>
            </w:tcBorders>
          </w:tcPr>
          <w:p w14:paraId="1123ED43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2A51D0BF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Je soussigné(e) :………………………………………………………………</w:t>
            </w:r>
          </w:p>
          <w:p w14:paraId="1FC20C13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725602D3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…………………………………………………………………………………..</w:t>
            </w:r>
          </w:p>
          <w:p w14:paraId="68B75542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5C4EA183" w14:textId="77777777" w:rsidR="001E7491" w:rsidRPr="005A195D" w:rsidRDefault="001E7491" w:rsidP="00194E01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Représentant de la MO</w:t>
            </w:r>
            <w:r w:rsidR="00194E01" w:rsidRPr="005A195D">
              <w:rPr>
                <w:rFonts w:ascii="Microsoft Sans Serif" w:hAnsi="Microsoft Sans Serif" w:cs="Microsoft Sans Serif"/>
              </w:rPr>
              <w:t>A</w:t>
            </w:r>
            <w:r w:rsidRPr="005A195D">
              <w:rPr>
                <w:rFonts w:ascii="Microsoft Sans Serif" w:hAnsi="Microsoft Sans Serif" w:cs="Microsoft Sans Serif"/>
              </w:rPr>
              <w:t xml:space="preserve"> : </w:t>
            </w:r>
          </w:p>
        </w:tc>
        <w:tc>
          <w:tcPr>
            <w:tcW w:w="5060" w:type="dxa"/>
            <w:tcBorders>
              <w:bottom w:val="nil"/>
            </w:tcBorders>
          </w:tcPr>
          <w:p w14:paraId="4F9704F1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6FA57008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Je soussigné(e) :………………………………………………………………</w:t>
            </w:r>
          </w:p>
          <w:p w14:paraId="38C7E4FC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67A8579C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…………………………………………………………………………………..</w:t>
            </w:r>
          </w:p>
          <w:p w14:paraId="4035E120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6E0A6037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 xml:space="preserve">Représentant de la société : </w:t>
            </w:r>
          </w:p>
        </w:tc>
      </w:tr>
      <w:tr w:rsidR="001E7491" w:rsidRPr="005A195D" w14:paraId="1365D7D2" w14:textId="77777777" w:rsidTr="001E7491">
        <w:tc>
          <w:tcPr>
            <w:tcW w:w="5246" w:type="dxa"/>
            <w:tcBorders>
              <w:top w:val="nil"/>
              <w:bottom w:val="nil"/>
            </w:tcBorders>
          </w:tcPr>
          <w:p w14:paraId="44364E96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………………………………………………………………………………….</w:t>
            </w:r>
          </w:p>
          <w:p w14:paraId="7271B9D7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0FF355C9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Adresse : ……………………………………………………………………</w:t>
            </w:r>
          </w:p>
          <w:p w14:paraId="052EAA0F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6A3EB11A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Email : …………………………………………………………………….</w:t>
            </w:r>
          </w:p>
        </w:tc>
        <w:tc>
          <w:tcPr>
            <w:tcW w:w="5060" w:type="dxa"/>
            <w:tcBorders>
              <w:top w:val="nil"/>
              <w:bottom w:val="nil"/>
            </w:tcBorders>
          </w:tcPr>
          <w:p w14:paraId="021D205F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………………………………………………………………………………….</w:t>
            </w:r>
          </w:p>
          <w:p w14:paraId="326F7B88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79E2F1E3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Adresse : ……………………………………………………………………</w:t>
            </w:r>
          </w:p>
          <w:p w14:paraId="12668E60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0370A490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Email : …………………………………………………………………….</w:t>
            </w:r>
          </w:p>
        </w:tc>
      </w:tr>
      <w:tr w:rsidR="001E7491" w:rsidRPr="005A195D" w14:paraId="5030ECF8" w14:textId="77777777" w:rsidTr="001E7491">
        <w:tc>
          <w:tcPr>
            <w:tcW w:w="5246" w:type="dxa"/>
            <w:tcBorders>
              <w:top w:val="nil"/>
              <w:bottom w:val="nil"/>
            </w:tcBorders>
          </w:tcPr>
          <w:p w14:paraId="45154CE9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5D345445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>Téléphone : ……………………………………………………………………</w:t>
            </w:r>
          </w:p>
        </w:tc>
        <w:tc>
          <w:tcPr>
            <w:tcW w:w="5060" w:type="dxa"/>
            <w:tcBorders>
              <w:top w:val="nil"/>
              <w:bottom w:val="nil"/>
            </w:tcBorders>
          </w:tcPr>
          <w:p w14:paraId="3B91BBCD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60DE6E0E" w14:textId="77777777" w:rsidR="001E7491" w:rsidRPr="005A195D" w:rsidRDefault="001E7491" w:rsidP="00406AC7">
            <w:pPr>
              <w:ind w:right="-567"/>
              <w:rPr>
                <w:rFonts w:ascii="Microsoft Sans Serif" w:eastAsia="Times New Roman" w:hAnsi="Microsoft Sans Serif" w:cs="Microsoft Sans Serif"/>
                <w:bCs/>
                <w:iCs/>
                <w:lang w:eastAsia="fr-FR"/>
              </w:rPr>
            </w:pPr>
            <w:r w:rsidRPr="005A195D">
              <w:rPr>
                <w:rFonts w:ascii="Microsoft Sans Serif" w:hAnsi="Microsoft Sans Serif" w:cs="Microsoft Sans Serif"/>
              </w:rPr>
              <w:t>Téléphone : …………………………………………………………………</w:t>
            </w:r>
          </w:p>
        </w:tc>
      </w:tr>
      <w:tr w:rsidR="001E7491" w:rsidRPr="005A195D" w14:paraId="35465989" w14:textId="77777777" w:rsidTr="001E7491">
        <w:tc>
          <w:tcPr>
            <w:tcW w:w="5246" w:type="dxa"/>
            <w:tcBorders>
              <w:top w:val="nil"/>
            </w:tcBorders>
          </w:tcPr>
          <w:p w14:paraId="7FFFD6C8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14DFBE0E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 xml:space="preserve">Signature (cachet </w:t>
            </w:r>
            <w:r w:rsidR="00194E01" w:rsidRPr="005A195D">
              <w:rPr>
                <w:rFonts w:ascii="Microsoft Sans Serif" w:hAnsi="Microsoft Sans Serif" w:cs="Microsoft Sans Serif"/>
              </w:rPr>
              <w:t>du MOA</w:t>
            </w:r>
            <w:r w:rsidRPr="005A195D">
              <w:rPr>
                <w:rFonts w:ascii="Microsoft Sans Serif" w:hAnsi="Microsoft Sans Serif" w:cs="Microsoft Sans Serif"/>
              </w:rPr>
              <w:t xml:space="preserve">) : </w:t>
            </w:r>
          </w:p>
          <w:p w14:paraId="668ADB40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780A20FB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37A02B41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16A83003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</w:tc>
        <w:tc>
          <w:tcPr>
            <w:tcW w:w="5060" w:type="dxa"/>
            <w:tcBorders>
              <w:top w:val="nil"/>
            </w:tcBorders>
          </w:tcPr>
          <w:p w14:paraId="4D469CEF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28FF5F5B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  <w:r w:rsidRPr="005A195D">
              <w:rPr>
                <w:rFonts w:ascii="Microsoft Sans Serif" w:hAnsi="Microsoft Sans Serif" w:cs="Microsoft Sans Serif"/>
              </w:rPr>
              <w:t xml:space="preserve">Signature (cachet de l’entreprise) : </w:t>
            </w:r>
          </w:p>
          <w:p w14:paraId="67F9FA6D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7C0915AA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03911472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  <w:p w14:paraId="6FCA0C4A" w14:textId="77777777" w:rsidR="001E7491" w:rsidRPr="005A195D" w:rsidRDefault="001E7491" w:rsidP="00BD11D2">
            <w:pPr>
              <w:ind w:right="-567"/>
              <w:rPr>
                <w:rFonts w:ascii="Microsoft Sans Serif" w:hAnsi="Microsoft Sans Serif" w:cs="Microsoft Sans Serif"/>
              </w:rPr>
            </w:pPr>
          </w:p>
        </w:tc>
      </w:tr>
    </w:tbl>
    <w:p w14:paraId="66E5B0E9" w14:textId="77777777" w:rsidR="001E7491" w:rsidRPr="005A195D" w:rsidRDefault="001E7491" w:rsidP="001E7491">
      <w:pPr>
        <w:ind w:left="-284" w:right="-567"/>
        <w:rPr>
          <w:rFonts w:ascii="Microsoft Sans Serif" w:hAnsi="Microsoft Sans Serif" w:cs="Microsoft Sans Serif"/>
          <w:sz w:val="18"/>
        </w:rPr>
      </w:pPr>
      <w:r w:rsidRPr="005A195D">
        <w:rPr>
          <w:rFonts w:ascii="Microsoft Sans Serif" w:hAnsi="Microsoft Sans Serif" w:cs="Microsoft Sans Serif"/>
          <w:sz w:val="18"/>
          <w:u w:val="single"/>
        </w:rPr>
        <w:t>En 2 exemplaires originaux</w:t>
      </w:r>
      <w:r w:rsidRPr="005A195D">
        <w:rPr>
          <w:rFonts w:ascii="Microsoft Sans Serif" w:hAnsi="Microsoft Sans Serif" w:cs="Microsoft Sans Serif"/>
          <w:sz w:val="18"/>
        </w:rPr>
        <w:t xml:space="preserve"> : </w:t>
      </w:r>
    </w:p>
    <w:p w14:paraId="14C0DA2D" w14:textId="77777777" w:rsidR="001E7491" w:rsidRPr="005A195D" w:rsidRDefault="00194E01" w:rsidP="001E7491">
      <w:pPr>
        <w:keepNext w:val="0"/>
        <w:keepLines w:val="0"/>
        <w:numPr>
          <w:ilvl w:val="0"/>
          <w:numId w:val="32"/>
        </w:numPr>
        <w:spacing w:line="276" w:lineRule="auto"/>
        <w:ind w:left="0" w:right="-567" w:hanging="284"/>
        <w:jc w:val="left"/>
        <w:rPr>
          <w:rFonts w:ascii="Microsoft Sans Serif" w:hAnsi="Microsoft Sans Serif" w:cs="Microsoft Sans Serif"/>
          <w:sz w:val="18"/>
        </w:rPr>
      </w:pPr>
      <w:r w:rsidRPr="005A195D">
        <w:rPr>
          <w:rFonts w:ascii="Microsoft Sans Serif" w:hAnsi="Microsoft Sans Serif" w:cs="Microsoft Sans Serif"/>
          <w:sz w:val="18"/>
        </w:rPr>
        <w:t>Exemplaire 1 : MOA</w:t>
      </w:r>
    </w:p>
    <w:p w14:paraId="457EA9AB" w14:textId="77777777" w:rsidR="00F63072" w:rsidRPr="005A195D" w:rsidRDefault="001E7491" w:rsidP="00406AC7">
      <w:pPr>
        <w:keepNext w:val="0"/>
        <w:keepLines w:val="0"/>
        <w:numPr>
          <w:ilvl w:val="0"/>
          <w:numId w:val="32"/>
        </w:numPr>
        <w:spacing w:line="276" w:lineRule="auto"/>
        <w:ind w:left="0" w:right="-567" w:hanging="284"/>
        <w:jc w:val="left"/>
        <w:rPr>
          <w:rFonts w:ascii="Microsoft Sans Serif" w:hAnsi="Microsoft Sans Serif" w:cs="Microsoft Sans Serif"/>
          <w:sz w:val="24"/>
        </w:rPr>
      </w:pPr>
      <w:r w:rsidRPr="005A195D">
        <w:rPr>
          <w:rFonts w:ascii="Microsoft Sans Serif" w:hAnsi="Microsoft Sans Serif" w:cs="Microsoft Sans Serif"/>
          <w:sz w:val="18"/>
        </w:rPr>
        <w:t xml:space="preserve">Exemplaire 2 : Candidat </w:t>
      </w:r>
    </w:p>
    <w:sectPr w:rsidR="00F63072" w:rsidRPr="005A195D" w:rsidSect="006A4968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819" w:right="1417" w:bottom="1417" w:left="1417" w:header="708" w:footer="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D556E" w14:textId="77777777" w:rsidR="00017E8A" w:rsidRDefault="00017E8A" w:rsidP="00AA7AE6">
      <w:r>
        <w:separator/>
      </w:r>
    </w:p>
    <w:p w14:paraId="2B93427E" w14:textId="77777777" w:rsidR="00017E8A" w:rsidRDefault="00017E8A"/>
  </w:endnote>
  <w:endnote w:type="continuationSeparator" w:id="0">
    <w:p w14:paraId="52BB73C6" w14:textId="77777777" w:rsidR="00017E8A" w:rsidRDefault="00017E8A" w:rsidP="00AA7AE6">
      <w:r>
        <w:continuationSeparator/>
      </w:r>
    </w:p>
    <w:p w14:paraId="7C55553B" w14:textId="77777777" w:rsidR="00017E8A" w:rsidRDefault="00017E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25D6" w14:textId="32988F6A" w:rsidR="005A195D" w:rsidRDefault="00D3508D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21C29FC4" wp14:editId="11C3489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159125" cy="381000"/>
              <wp:effectExtent l="0" t="0" r="3175" b="0"/>
              <wp:wrapNone/>
              <wp:docPr id="1298048185" name="Zone de texte 2" descr="Classification : Restreint - Document valid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912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55E580" w14:textId="1C52062A" w:rsidR="00D3508D" w:rsidRPr="00D3508D" w:rsidRDefault="00D3508D" w:rsidP="00D3508D">
                          <w:pPr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D3508D"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 - Document validé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29FC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lassification : Restreint - Document validé" style="position:absolute;left:0;text-align:left;margin-left:0;margin-top:0;width:248.75pt;height:30pt;z-index:25166080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rsNEQIAACIEAAAOAAAAZHJzL2Uyb0RvYy54bWysU01v2zAMvQ/YfxB0X2yny9AacYqsRYYB&#10;QVsgHXpWZCk2YImCxMTOfv0o5atrexp2kSmS5sd7T9PbwXRsp3xowVa8GOWcKSuhbu2m4r+eF1+u&#10;OQsobC06sKriexX47ezzp2nvSjWGBrpaeUZFbCh7V/EG0ZVZFmSjjAgjcMpSUIM3AunqN1ntRU/V&#10;TZeN8/xb1oOvnQepQiDv/SHIZ6m+1krio9ZBIesqTrNhOn061/HMZlNRbrxwTSuPY4h/mMKI1lLT&#10;c6l7gYJtffuulGmlhwAaRxJMBlq3UqUdaJsif7PNqhFOpV0InODOMIX/V1Y+7FbuyTMcvsNABEZA&#10;ehfKQM64z6C9iV+alFGcINyfYVMDMknOq2JyU4wnnEmKXV0XeZ5wzS5/Ox/whwLDolFxT7QktMRu&#10;GZA6UuopJTazsGi7LlHT2b8clBg92WXEaOGwHlhbvxp/DfWetvJwIDw4uWip9VIEfBKeGKZFSLX4&#10;SIfuoK84HC3OGvC/P/LHfAKeopz1pJiKW5I0Z91PS4SMJ1/j3gzTjQx/MtbJKG7ySYzbrbkDEmNB&#10;78LJZMZk7E6m9mBeSNTz2I1CwkrqWfH1ybzDg37pUUg1n6ckEpMTuLQrJ2PpiFkE9Hl4Ed4dUUfi&#10;6wFOmhLlG/APufHP4OZbJAoSMxHfA5pH2EmIibDjo4lKf31PWZenPfsDAAD//wMAUEsDBBQABgAI&#10;AAAAIQC5x/Te2gAAAAQBAAAPAAAAZHJzL2Rvd25yZXYueG1sTI9NT8MwDIbvSPyHyJO4sWQTFChN&#10;p4mPiSsFCY5p4zXVGqc02Vb+PR4XuFiy3lePHxeryffigGPsAmlYzBUIpCbYjloN72/Pl7cgYjJk&#10;TR8INXxjhFV5flaY3IYjveKhSq1gCMXcaHApDbmUsXHoTZyHAYmzbRi9SbyOrbSjOTLc93KpVCa9&#10;6YgvODPgg8NmV+29huxxs3bDR/b5tV3Gl1iHXarCk9YXs2l9DyLhlP7KcNJndSjZqQ57slH0GviR&#10;9Ds5u7q7uQZRM1gpkGUh/8uXPwAAAP//AwBQSwECLQAUAAYACAAAACEAtoM4kv4AAADhAQAAEwAA&#10;AAAAAAAAAAAAAAAAAAAAW0NvbnRlbnRfVHlwZXNdLnhtbFBLAQItABQABgAIAAAAIQA4/SH/1gAA&#10;AJQBAAALAAAAAAAAAAAAAAAAAC8BAABfcmVscy8ucmVsc1BLAQItABQABgAIAAAAIQBkxrsNEQIA&#10;ACIEAAAOAAAAAAAAAAAAAAAAAC4CAABkcnMvZTJvRG9jLnhtbFBLAQItABQABgAIAAAAIQC5x/Te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0A55E580" w14:textId="1C52062A" w:rsidR="00D3508D" w:rsidRPr="00D3508D" w:rsidRDefault="00D3508D" w:rsidP="00D3508D">
                    <w:pPr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D3508D"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 - Document validé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83C9" w14:textId="2AAF57D0" w:rsidR="00EE606B" w:rsidRPr="001E7491" w:rsidRDefault="00D3508D" w:rsidP="001E749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23C886B4" wp14:editId="168824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159125" cy="381000"/>
              <wp:effectExtent l="0" t="0" r="3175" b="0"/>
              <wp:wrapNone/>
              <wp:docPr id="1163908098" name="Zone de texte 3" descr="Classification : Restreint - Document valid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912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47A83E" w14:textId="640E6010" w:rsidR="00D3508D" w:rsidRPr="00D3508D" w:rsidRDefault="00D3508D" w:rsidP="00D3508D">
                          <w:pPr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D3508D"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 - Document validé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886B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lassification : Restreint - Document validé" style="position:absolute;left:0;text-align:left;margin-left:0;margin-top:0;width:248.75pt;height:30pt;z-index:2516618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EhPFAIAACIEAAAOAAAAZHJzL2Uyb0RvYy54bWysU01v2zAMvQ/YfxB0X2yny9AacYqsRYYB&#10;QVsgHXpWZCk2IIuCxMTOfv0oJW66bqdhF5kiaX689zS/HTrDDsqHFmzFi0nOmbIS6tbuKv7jefXp&#10;mrOAwtbCgFUVP6rAbxcfP8x7V6opNGBq5RkVsaHsXcUbRFdmWZCN6kSYgFOWghp8J5CufpfVXvRU&#10;vTPZNM+/ZD342nmQKgTy3p+CfJHqa60kPmodFDJTcZoN0+nTuY1ntpiLcueFa1p5HkP8wxSdaC01&#10;fS11L1CwvW//KNW10kMAjRMJXQZat1KlHWibIn+3zaYRTqVdCJzgXmEK/6+sfDhs3JNnOHyFgQiM&#10;gPQulIGccZ9B+y5+aVJGcYLw+AqbGpBJcl4Vs5tiOuNMUuzqusjzhGt2+dv5gN8UdCwaFfdES0JL&#10;HNYBqSOljimxmYVVa0yixtjfHJQYPdllxGjhsB1YW1d8Oo6/hfpIW3k4ER6cXLXUei0CPglPDNMi&#10;pFp8pEMb6CsOZ4uzBvzPv/ljPgFPUc56UkzFLUmaM/PdEiHT2ee4N8N0I8OPxjYZxU0+i3G77+6A&#10;xFjQu3AymTEZzWhqD90LiXoZu1FIWEk9K74dzTs86ZcehVTLZUoiMTmBa7txMpaOmEVAn4cX4d0Z&#10;dSS+HmDUlCjfgX/KjX8Gt9wjUZCYifie0DzDTkJMhJ0fTVT623vKujztxS8AAAD//wMAUEsDBBQA&#10;BgAIAAAAIQC5x/Te2gAAAAQBAAAPAAAAZHJzL2Rvd25yZXYueG1sTI9NT8MwDIbvSPyHyJO4sWQT&#10;FChNp4mPiSsFCY5p4zXVGqc02Vb+PR4XuFiy3lePHxeryffigGPsAmlYzBUIpCbYjloN72/Pl7cg&#10;YjJkTR8INXxjhFV5flaY3IYjveKhSq1gCMXcaHApDbmUsXHoTZyHAYmzbRi9SbyOrbSjOTLc93Kp&#10;VCa96YgvODPgg8NmV+29huxxs3bDR/b5tV3Gl1iHXarCk9YXs2l9DyLhlP7KcNJndSjZqQ57slH0&#10;GviR9Ds5u7q7uQZRM1gpkGUh/8uXPwAAAP//AwBQSwECLQAUAAYACAAAACEAtoM4kv4AAADhAQAA&#10;EwAAAAAAAAAAAAAAAAAAAAAAW0NvbnRlbnRfVHlwZXNdLnhtbFBLAQItABQABgAIAAAAIQA4/SH/&#10;1gAAAJQBAAALAAAAAAAAAAAAAAAAAC8BAABfcmVscy8ucmVsc1BLAQItABQABgAIAAAAIQA1UEhP&#10;FAIAACIEAAAOAAAAAAAAAAAAAAAAAC4CAABkcnMvZTJvRG9jLnhtbFBLAQItABQABgAIAAAAIQC5&#10;x/Te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7C47A83E" w14:textId="640E6010" w:rsidR="00D3508D" w:rsidRPr="00D3508D" w:rsidRDefault="00D3508D" w:rsidP="00D3508D">
                    <w:pPr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D3508D"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 - Document validé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0CACC" w14:textId="01BDC379" w:rsidR="005A195D" w:rsidRDefault="00D3508D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6800B8DE" wp14:editId="066421C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159125" cy="381000"/>
              <wp:effectExtent l="0" t="0" r="3175" b="0"/>
              <wp:wrapNone/>
              <wp:docPr id="929775907" name="Zone de texte 1" descr="Classification : Restreint - Document valid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912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3A3E1" w14:textId="5F52CBDF" w:rsidR="00D3508D" w:rsidRPr="00D3508D" w:rsidRDefault="00D3508D" w:rsidP="00D3508D">
                          <w:pPr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D3508D"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 - Document validé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00B8D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lassification : Restreint - Document validé" style="position:absolute;left:0;text-align:left;margin-left:0;margin-top:0;width:248.75pt;height:30pt;z-index:25165977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4JsDwIAABsEAAAOAAAAZHJzL2Uyb0RvYy54bWysU01v2zAMvQ/YfxB0X2yny9AacYqsRYYB&#10;QVsgHXpWZCk2IIuCxMTOfv0oxWm6bqdhF/mJpPnx+DS/HTrDDsqHFmzFi0nOmbIS6tbuKv7jefXp&#10;mrOAwtbCgFUVP6rAbxcfP8x7V6opNGBq5RklsaHsXcUbRFdmWZCN6kSYgFOWnBp8J5CufpfVXvSU&#10;vTPZNM+/ZD342nmQKgSy3p+cfJHya60kPmodFDJTceoN0+nTuY1ntpiLcueFa1o5tiH+oYtOtJaK&#10;vqa6FyjY3rd/pOpa6SGAxomELgOtW6nSDDRNkb+bZtMIp9IsRE5wrzSF/5dWPhw27skzHL7CQAuM&#10;hPQulIGMcZ5B+y5+qVNGfqLw+EqbGpBJMl4Vs5tiOuNMku/qusjzxGt2+dv5gN8UdCyCintaS2JL&#10;HNYBqSKFnkNiMQur1pi0GmN/M1BgtGSXFiPCYTuMfW+hPtI4Hk6bDk6uWqq5FgGfhKfV0gQkV3yk&#10;QxvoKw4j4qwB//Nv9hhPjJOXs56kUnFLWubMfLe0ienscxyYYboR8GewTaC4yWfRb/fdHZAKC3oQ&#10;TiYYg9GcofbQvZCal7EauYSVVLPi2zO8w5Nw6TVItVymIFKRE7i2Gydj6khWZPJ5eBHejXQjLeoB&#10;zmIS5TvWT7Hxz+CWeyTu00oisSc2R75JgWlT42uJEn97T1GXN734BQAA//8DAFBLAwQUAAYACAAA&#10;ACEAucf03toAAAAEAQAADwAAAGRycy9kb3ducmV2LnhtbEyPTU/DMAyG70j8h8iTuLFkExQoTaeJ&#10;j4krBQmOaeM11RqnNNlW/j0eF7hYst5Xjx8Xq8n34oBj7AJpWMwVCKQm2I5aDe9vz5e3IGIyZE0f&#10;CDV8Y4RVeX5WmNyGI73ioUqtYAjF3GhwKQ25lLFx6E2chwGJs20YvUm8jq20ozky3PdyqVQmvemI&#10;Lzgz4IPDZlftvYbscbN2w0f2+bVdxpdYh12qwpPWF7NpfQ8i4ZT+ynDSZ3Uo2akOe7JR9Br4kfQ7&#10;Obu6u7kGUTNYKZBlIf/Llz8AAAD//wMAUEsBAi0AFAAGAAgAAAAhALaDOJL+AAAA4QEAABMAAAAA&#10;AAAAAAAAAAAAAAAAAFtDb250ZW50X1R5cGVzXS54bWxQSwECLQAUAAYACAAAACEAOP0h/9YAAACU&#10;AQAACwAAAAAAAAAAAAAAAAAvAQAAX3JlbHMvLnJlbHNQSwECLQAUAAYACAAAACEAOcOCbA8CAAAb&#10;BAAADgAAAAAAAAAAAAAAAAAuAgAAZHJzL2Uyb0RvYy54bWxQSwECLQAUAAYACAAAACEAucf03t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123A3E1" w14:textId="5F52CBDF" w:rsidR="00D3508D" w:rsidRPr="00D3508D" w:rsidRDefault="00D3508D" w:rsidP="00D3508D">
                    <w:pPr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D3508D"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 - Document validé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C09BF" w14:textId="77777777" w:rsidR="00017E8A" w:rsidRDefault="00017E8A" w:rsidP="00AA7AE6">
      <w:r>
        <w:separator/>
      </w:r>
    </w:p>
    <w:p w14:paraId="74FEAABE" w14:textId="77777777" w:rsidR="00017E8A" w:rsidRDefault="00017E8A"/>
  </w:footnote>
  <w:footnote w:type="continuationSeparator" w:id="0">
    <w:p w14:paraId="540B2EFD" w14:textId="77777777" w:rsidR="00017E8A" w:rsidRDefault="00017E8A" w:rsidP="00AA7AE6">
      <w:r>
        <w:continuationSeparator/>
      </w:r>
    </w:p>
    <w:p w14:paraId="4C168DC1" w14:textId="77777777" w:rsidR="00017E8A" w:rsidRDefault="00017E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5DB68" w14:textId="57E7CC09" w:rsidR="005A195D" w:rsidRPr="00576DE8" w:rsidRDefault="006562A6" w:rsidP="005A195D">
    <w:pPr>
      <w:tabs>
        <w:tab w:val="center" w:pos="4536"/>
        <w:tab w:val="right" w:pos="9072"/>
      </w:tabs>
      <w:spacing w:before="120" w:line="240" w:lineRule="auto"/>
      <w:jc w:val="right"/>
      <w:rPr>
        <w:rFonts w:ascii="Arial" w:hAnsi="Arial" w:cs="Arial"/>
        <w:b/>
        <w:bCs/>
        <w:sz w:val="40"/>
        <w:szCs w:val="4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D67E33" wp14:editId="47BD35C9">
              <wp:simplePos x="0" y="0"/>
              <wp:positionH relativeFrom="column">
                <wp:posOffset>5195943</wp:posOffset>
              </wp:positionH>
              <wp:positionV relativeFrom="paragraph">
                <wp:posOffset>-140485</wp:posOffset>
              </wp:positionV>
              <wp:extent cx="983411" cy="551587"/>
              <wp:effectExtent l="0" t="0" r="7620" b="1270"/>
              <wp:wrapNone/>
              <wp:docPr id="600828709" name="Forme libre : form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983411" cy="551587"/>
                      </a:xfrm>
                      <a:custGeom>
                        <a:avLst/>
                        <a:gdLst>
                          <a:gd name="connsiteX0" fmla="*/ 2600409 w 2700000"/>
                          <a:gd name="connsiteY0" fmla="*/ 727015 h 1518470"/>
                          <a:gd name="connsiteX1" fmla="*/ 2557449 w 2700000"/>
                          <a:gd name="connsiteY1" fmla="*/ 718554 h 1518470"/>
                          <a:gd name="connsiteX2" fmla="*/ 2532064 w 2700000"/>
                          <a:gd name="connsiteY2" fmla="*/ 694470 h 1518470"/>
                          <a:gd name="connsiteX3" fmla="*/ 2567210 w 2700000"/>
                          <a:gd name="connsiteY3" fmla="*/ 666480 h 1518470"/>
                          <a:gd name="connsiteX4" fmla="*/ 2613428 w 2700000"/>
                          <a:gd name="connsiteY4" fmla="*/ 706186 h 1518470"/>
                          <a:gd name="connsiteX5" fmla="*/ 2695444 w 2700000"/>
                          <a:gd name="connsiteY5" fmla="*/ 691215 h 1518470"/>
                          <a:gd name="connsiteX6" fmla="*/ 2565910 w 2700000"/>
                          <a:gd name="connsiteY6" fmla="*/ 594880 h 1518470"/>
                          <a:gd name="connsiteX7" fmla="*/ 2449489 w 2700000"/>
                          <a:gd name="connsiteY7" fmla="*/ 663636 h 1518470"/>
                          <a:gd name="connsiteX8" fmla="*/ 2449489 w 2700000"/>
                          <a:gd name="connsiteY8" fmla="*/ 456886 h 1518470"/>
                          <a:gd name="connsiteX9" fmla="*/ 2351851 w 2700000"/>
                          <a:gd name="connsiteY9" fmla="*/ 456886 h 1518470"/>
                          <a:gd name="connsiteX10" fmla="*/ 2351851 w 2700000"/>
                          <a:gd name="connsiteY10" fmla="*/ 630030 h 1518470"/>
                          <a:gd name="connsiteX11" fmla="*/ 2264630 w 2700000"/>
                          <a:gd name="connsiteY11" fmla="*/ 596832 h 1518470"/>
                          <a:gd name="connsiteX12" fmla="*/ 2112532 w 2700000"/>
                          <a:gd name="connsiteY12" fmla="*/ 721584 h 1518470"/>
                          <a:gd name="connsiteX13" fmla="*/ 1994774 w 2700000"/>
                          <a:gd name="connsiteY13" fmla="*/ 596182 h 1518470"/>
                          <a:gd name="connsiteX14" fmla="*/ 1904296 w 2700000"/>
                          <a:gd name="connsiteY14" fmla="*/ 641745 h 1518470"/>
                          <a:gd name="connsiteX15" fmla="*/ 1904296 w 2700000"/>
                          <a:gd name="connsiteY15" fmla="*/ 604643 h 1518470"/>
                          <a:gd name="connsiteX16" fmla="*/ 1808613 w 2700000"/>
                          <a:gd name="connsiteY16" fmla="*/ 604643 h 1518470"/>
                          <a:gd name="connsiteX17" fmla="*/ 1808613 w 2700000"/>
                          <a:gd name="connsiteY17" fmla="*/ 629852 h 1518470"/>
                          <a:gd name="connsiteX18" fmla="*/ 1710637 w 2700000"/>
                          <a:gd name="connsiteY18" fmla="*/ 594880 h 1518470"/>
                          <a:gd name="connsiteX19" fmla="*/ 1589832 w 2700000"/>
                          <a:gd name="connsiteY19" fmla="*/ 648637 h 1518470"/>
                          <a:gd name="connsiteX20" fmla="*/ 1589832 w 2700000"/>
                          <a:gd name="connsiteY20" fmla="*/ 604643 h 1518470"/>
                          <a:gd name="connsiteX21" fmla="*/ 1563795 w 2700000"/>
                          <a:gd name="connsiteY21" fmla="*/ 601389 h 1518470"/>
                          <a:gd name="connsiteX22" fmla="*/ 1479827 w 2700000"/>
                          <a:gd name="connsiteY22" fmla="*/ 648255 h 1518470"/>
                          <a:gd name="connsiteX23" fmla="*/ 1479827 w 2700000"/>
                          <a:gd name="connsiteY23" fmla="*/ 604643 h 1518470"/>
                          <a:gd name="connsiteX24" fmla="*/ 1384142 w 2700000"/>
                          <a:gd name="connsiteY24" fmla="*/ 604643 h 1518470"/>
                          <a:gd name="connsiteX25" fmla="*/ 1384142 w 2700000"/>
                          <a:gd name="connsiteY25" fmla="*/ 681452 h 1518470"/>
                          <a:gd name="connsiteX26" fmla="*/ 1170846 w 2700000"/>
                          <a:gd name="connsiteY26" fmla="*/ 681452 h 1518470"/>
                          <a:gd name="connsiteX27" fmla="*/ 1170846 w 2700000"/>
                          <a:gd name="connsiteY27" fmla="*/ 770631 h 1518470"/>
                          <a:gd name="connsiteX28" fmla="*/ 1322509 w 2700000"/>
                          <a:gd name="connsiteY28" fmla="*/ 770631 h 1518470"/>
                          <a:gd name="connsiteX29" fmla="*/ 1211850 w 2700000"/>
                          <a:gd name="connsiteY29" fmla="*/ 842239 h 1518470"/>
                          <a:gd name="connsiteX30" fmla="*/ 1075813 w 2700000"/>
                          <a:gd name="connsiteY30" fmla="*/ 697725 h 1518470"/>
                          <a:gd name="connsiteX31" fmla="*/ 1209246 w 2700000"/>
                          <a:gd name="connsiteY31" fmla="*/ 553209 h 1518470"/>
                          <a:gd name="connsiteX32" fmla="*/ 1308722 w 2700000"/>
                          <a:gd name="connsiteY32" fmla="*/ 601386 h 1518470"/>
                          <a:gd name="connsiteX33" fmla="*/ 1401050 w 2700000"/>
                          <a:gd name="connsiteY33" fmla="*/ 552688 h 1518470"/>
                          <a:gd name="connsiteX34" fmla="*/ 1301766 w 2700000"/>
                          <a:gd name="connsiteY34" fmla="*/ 472844 h 1518470"/>
                          <a:gd name="connsiteX35" fmla="*/ 1395188 w 2700000"/>
                          <a:gd name="connsiteY35" fmla="*/ 378181 h 1518470"/>
                          <a:gd name="connsiteX36" fmla="*/ 1312522 w 2700000"/>
                          <a:gd name="connsiteY36" fmla="*/ 354748 h 1518470"/>
                          <a:gd name="connsiteX37" fmla="*/ 1247432 w 2700000"/>
                          <a:gd name="connsiteY37" fmla="*/ 397058 h 1518470"/>
                          <a:gd name="connsiteX38" fmla="*/ 1173879 w 2700000"/>
                          <a:gd name="connsiteY38" fmla="*/ 334570 h 1518470"/>
                          <a:gd name="connsiteX39" fmla="*/ 1399096 w 2700000"/>
                          <a:gd name="connsiteY39" fmla="*/ 334570 h 1518470"/>
                          <a:gd name="connsiteX40" fmla="*/ 1401048 w 2700000"/>
                          <a:gd name="connsiteY40" fmla="*/ 303976 h 1518470"/>
                          <a:gd name="connsiteX41" fmla="*/ 1373415 w 2700000"/>
                          <a:gd name="connsiteY41" fmla="*/ 201456 h 1518470"/>
                          <a:gd name="connsiteX42" fmla="*/ 1421661 w 2700000"/>
                          <a:gd name="connsiteY42" fmla="*/ 201456 h 1518470"/>
                          <a:gd name="connsiteX43" fmla="*/ 1421661 w 2700000"/>
                          <a:gd name="connsiteY43" fmla="*/ 372973 h 1518470"/>
                          <a:gd name="connsiteX44" fmla="*/ 1529713 w 2700000"/>
                          <a:gd name="connsiteY44" fmla="*/ 477119 h 1518470"/>
                          <a:gd name="connsiteX45" fmla="*/ 1581133 w 2700000"/>
                          <a:gd name="connsiteY45" fmla="*/ 468006 h 1518470"/>
                          <a:gd name="connsiteX46" fmla="*/ 1581133 w 2700000"/>
                          <a:gd name="connsiteY46" fmla="*/ 408769 h 1518470"/>
                          <a:gd name="connsiteX47" fmla="*/ 1721263 w 2700000"/>
                          <a:gd name="connsiteY47" fmla="*/ 481025 h 1518470"/>
                          <a:gd name="connsiteX48" fmla="*/ 1870322 w 2700000"/>
                          <a:gd name="connsiteY48" fmla="*/ 378181 h 1518470"/>
                          <a:gd name="connsiteX49" fmla="*/ 1787656 w 2700000"/>
                          <a:gd name="connsiteY49" fmla="*/ 354748 h 1518470"/>
                          <a:gd name="connsiteX50" fmla="*/ 1722565 w 2700000"/>
                          <a:gd name="connsiteY50" fmla="*/ 397058 h 1518470"/>
                          <a:gd name="connsiteX51" fmla="*/ 1649010 w 2700000"/>
                          <a:gd name="connsiteY51" fmla="*/ 334570 h 1518470"/>
                          <a:gd name="connsiteX52" fmla="*/ 1874226 w 2700000"/>
                          <a:gd name="connsiteY52" fmla="*/ 334570 h 1518470"/>
                          <a:gd name="connsiteX53" fmla="*/ 1876179 w 2700000"/>
                          <a:gd name="connsiteY53" fmla="*/ 303976 h 1518470"/>
                          <a:gd name="connsiteX54" fmla="*/ 1714101 w 2700000"/>
                          <a:gd name="connsiteY54" fmla="*/ 137994 h 1518470"/>
                          <a:gd name="connsiteX55" fmla="*/ 1600942 w 2700000"/>
                          <a:gd name="connsiteY55" fmla="*/ 185207 h 1518470"/>
                          <a:gd name="connsiteX56" fmla="*/ 1600942 w 2700000"/>
                          <a:gd name="connsiteY56" fmla="*/ 114884 h 1518470"/>
                          <a:gd name="connsiteX57" fmla="*/ 1519298 w 2700000"/>
                          <a:gd name="connsiteY57" fmla="*/ 114884 h 1518470"/>
                          <a:gd name="connsiteX58" fmla="*/ 1519298 w 2700000"/>
                          <a:gd name="connsiteY58" fmla="*/ 14375 h 1518470"/>
                          <a:gd name="connsiteX59" fmla="*/ 1430774 w 2700000"/>
                          <a:gd name="connsiteY59" fmla="*/ 14375 h 1518470"/>
                          <a:gd name="connsiteX60" fmla="*/ 1430774 w 2700000"/>
                          <a:gd name="connsiteY60" fmla="*/ 62161 h 1518470"/>
                          <a:gd name="connsiteX61" fmla="*/ 1380652 w 2700000"/>
                          <a:gd name="connsiteY61" fmla="*/ 114884 h 1518470"/>
                          <a:gd name="connsiteX62" fmla="*/ 1358644 w 2700000"/>
                          <a:gd name="connsiteY62" fmla="*/ 114884 h 1518470"/>
                          <a:gd name="connsiteX63" fmla="*/ 1358644 w 2700000"/>
                          <a:gd name="connsiteY63" fmla="*/ 183053 h 1518470"/>
                          <a:gd name="connsiteX64" fmla="*/ 1238970 w 2700000"/>
                          <a:gd name="connsiteY64" fmla="*/ 137994 h 1518470"/>
                          <a:gd name="connsiteX65" fmla="*/ 1082436 w 2700000"/>
                          <a:gd name="connsiteY65" fmla="*/ 264915 h 1518470"/>
                          <a:gd name="connsiteX66" fmla="*/ 1082436 w 2700000"/>
                          <a:gd name="connsiteY66" fmla="*/ 182107 h 1518470"/>
                          <a:gd name="connsiteX67" fmla="*/ 983497 w 2700000"/>
                          <a:gd name="connsiteY67" fmla="*/ 182107 h 1518470"/>
                          <a:gd name="connsiteX68" fmla="*/ 983497 w 2700000"/>
                          <a:gd name="connsiteY68" fmla="*/ 234799 h 1518470"/>
                          <a:gd name="connsiteX69" fmla="*/ 832823 w 2700000"/>
                          <a:gd name="connsiteY69" fmla="*/ 137994 h 1518470"/>
                          <a:gd name="connsiteX70" fmla="*/ 673475 w 2700000"/>
                          <a:gd name="connsiteY70" fmla="*/ 245897 h 1518470"/>
                          <a:gd name="connsiteX71" fmla="*/ 512648 w 2700000"/>
                          <a:gd name="connsiteY71" fmla="*/ 137994 h 1518470"/>
                          <a:gd name="connsiteX72" fmla="*/ 344150 w 2700000"/>
                          <a:gd name="connsiteY72" fmla="*/ 273575 h 1518470"/>
                          <a:gd name="connsiteX73" fmla="*/ 225867 w 2700000"/>
                          <a:gd name="connsiteY73" fmla="*/ 196576 h 1518470"/>
                          <a:gd name="connsiteX74" fmla="*/ 164030 w 2700000"/>
                          <a:gd name="connsiteY74" fmla="*/ 184860 h 1518470"/>
                          <a:gd name="connsiteX75" fmla="*/ 118466 w 2700000"/>
                          <a:gd name="connsiteY75" fmla="*/ 140597 h 1518470"/>
                          <a:gd name="connsiteX76" fmla="*/ 181605 w 2700000"/>
                          <a:gd name="connsiteY76" fmla="*/ 91128 h 1518470"/>
                          <a:gd name="connsiteX77" fmla="*/ 258411 w 2700000"/>
                          <a:gd name="connsiteY77" fmla="*/ 149060 h 1518470"/>
                          <a:gd name="connsiteX78" fmla="*/ 350841 w 2700000"/>
                          <a:gd name="connsiteY78" fmla="*/ 123023 h 1518470"/>
                          <a:gd name="connsiteX79" fmla="*/ 182255 w 2700000"/>
                          <a:gd name="connsiteY79" fmla="*/ 0 h 1518470"/>
                          <a:gd name="connsiteX80" fmla="*/ 16923 w 2700000"/>
                          <a:gd name="connsiteY80" fmla="*/ 148408 h 1518470"/>
                          <a:gd name="connsiteX81" fmla="*/ 142549 w 2700000"/>
                          <a:gd name="connsiteY81" fmla="*/ 283798 h 1518470"/>
                          <a:gd name="connsiteX82" fmla="*/ 205688 w 2700000"/>
                          <a:gd name="connsiteY82" fmla="*/ 295515 h 1518470"/>
                          <a:gd name="connsiteX83" fmla="*/ 255158 w 2700000"/>
                          <a:gd name="connsiteY83" fmla="*/ 341730 h 1518470"/>
                          <a:gd name="connsiteX84" fmla="*/ 190067 w 2700000"/>
                          <a:gd name="connsiteY84" fmla="*/ 389897 h 1518470"/>
                          <a:gd name="connsiteX85" fmla="*/ 94383 w 2700000"/>
                          <a:gd name="connsiteY85" fmla="*/ 310486 h 1518470"/>
                          <a:gd name="connsiteX86" fmla="*/ 0 w 2700000"/>
                          <a:gd name="connsiteY86" fmla="*/ 333267 h 1518470"/>
                          <a:gd name="connsiteX87" fmla="*/ 188765 w 2700000"/>
                          <a:gd name="connsiteY87" fmla="*/ 481025 h 1518470"/>
                          <a:gd name="connsiteX88" fmla="*/ 247348 w 2700000"/>
                          <a:gd name="connsiteY88" fmla="*/ 473164 h 1518470"/>
                          <a:gd name="connsiteX89" fmla="*/ 247348 w 2700000"/>
                          <a:gd name="connsiteY89" fmla="*/ 630030 h 1518470"/>
                          <a:gd name="connsiteX90" fmla="*/ 160126 w 2700000"/>
                          <a:gd name="connsiteY90" fmla="*/ 596832 h 1518470"/>
                          <a:gd name="connsiteX91" fmla="*/ 3254 w 2700000"/>
                          <a:gd name="connsiteY91" fmla="*/ 765419 h 1518470"/>
                          <a:gd name="connsiteX92" fmla="*/ 101875 w 2700000"/>
                          <a:gd name="connsiteY92" fmla="*/ 923537 h 1518470"/>
                          <a:gd name="connsiteX93" fmla="*/ 33196 w 2700000"/>
                          <a:gd name="connsiteY93" fmla="*/ 923537 h 1518470"/>
                          <a:gd name="connsiteX94" fmla="*/ 33196 w 2700000"/>
                          <a:gd name="connsiteY94" fmla="*/ 1385034 h 1518470"/>
                          <a:gd name="connsiteX95" fmla="*/ 136041 w 2700000"/>
                          <a:gd name="connsiteY95" fmla="*/ 1385034 h 1518470"/>
                          <a:gd name="connsiteX96" fmla="*/ 136041 w 2700000"/>
                          <a:gd name="connsiteY96" fmla="*/ 1225559 h 1518470"/>
                          <a:gd name="connsiteX97" fmla="*/ 229129 w 2700000"/>
                          <a:gd name="connsiteY97" fmla="*/ 1225559 h 1518470"/>
                          <a:gd name="connsiteX98" fmla="*/ 376440 w 2700000"/>
                          <a:gd name="connsiteY98" fmla="*/ 1132904 h 1518470"/>
                          <a:gd name="connsiteX99" fmla="*/ 376440 w 2700000"/>
                          <a:gd name="connsiteY99" fmla="*/ 1385034 h 1518470"/>
                          <a:gd name="connsiteX100" fmla="*/ 475379 w 2700000"/>
                          <a:gd name="connsiteY100" fmla="*/ 1385034 h 1518470"/>
                          <a:gd name="connsiteX101" fmla="*/ 475379 w 2700000"/>
                          <a:gd name="connsiteY101" fmla="*/ 1243786 h 1518470"/>
                          <a:gd name="connsiteX102" fmla="*/ 550886 w 2700000"/>
                          <a:gd name="connsiteY102" fmla="*/ 1155912 h 1518470"/>
                          <a:gd name="connsiteX103" fmla="*/ 564761 w 2700000"/>
                          <a:gd name="connsiteY103" fmla="*/ 1156480 h 1518470"/>
                          <a:gd name="connsiteX104" fmla="*/ 552442 w 2700000"/>
                          <a:gd name="connsiteY104" fmla="*/ 1222957 h 1518470"/>
                          <a:gd name="connsiteX105" fmla="*/ 724284 w 2700000"/>
                          <a:gd name="connsiteY105" fmla="*/ 1394797 h 1518470"/>
                          <a:gd name="connsiteX106" fmla="*/ 891755 w 2700000"/>
                          <a:gd name="connsiteY106" fmla="*/ 1263522 h 1518470"/>
                          <a:gd name="connsiteX107" fmla="*/ 891755 w 2700000"/>
                          <a:gd name="connsiteY107" fmla="*/ 1398051 h 1518470"/>
                          <a:gd name="connsiteX108" fmla="*/ 858559 w 2700000"/>
                          <a:gd name="connsiteY108" fmla="*/ 1431248 h 1518470"/>
                          <a:gd name="connsiteX109" fmla="*/ 829266 w 2700000"/>
                          <a:gd name="connsiteY109" fmla="*/ 1427343 h 1518470"/>
                          <a:gd name="connsiteX110" fmla="*/ 829266 w 2700000"/>
                          <a:gd name="connsiteY110" fmla="*/ 1509358 h 1518470"/>
                          <a:gd name="connsiteX111" fmla="*/ 883943 w 2700000"/>
                          <a:gd name="connsiteY111" fmla="*/ 1518470 h 1518470"/>
                          <a:gd name="connsiteX112" fmla="*/ 990694 w 2700000"/>
                          <a:gd name="connsiteY112" fmla="*/ 1408465 h 1518470"/>
                          <a:gd name="connsiteX113" fmla="*/ 990694 w 2700000"/>
                          <a:gd name="connsiteY113" fmla="*/ 1265378 h 1518470"/>
                          <a:gd name="connsiteX114" fmla="*/ 1154720 w 2700000"/>
                          <a:gd name="connsiteY114" fmla="*/ 1394797 h 1518470"/>
                          <a:gd name="connsiteX115" fmla="*/ 1303779 w 2700000"/>
                          <a:gd name="connsiteY115" fmla="*/ 1291953 h 1518470"/>
                          <a:gd name="connsiteX116" fmla="*/ 1221113 w 2700000"/>
                          <a:gd name="connsiteY116" fmla="*/ 1268520 h 1518470"/>
                          <a:gd name="connsiteX117" fmla="*/ 1156022 w 2700000"/>
                          <a:gd name="connsiteY117" fmla="*/ 1310829 h 1518470"/>
                          <a:gd name="connsiteX118" fmla="*/ 1082468 w 2700000"/>
                          <a:gd name="connsiteY118" fmla="*/ 1248341 h 1518470"/>
                          <a:gd name="connsiteX119" fmla="*/ 1307685 w 2700000"/>
                          <a:gd name="connsiteY119" fmla="*/ 1248341 h 1518470"/>
                          <a:gd name="connsiteX120" fmla="*/ 1309637 w 2700000"/>
                          <a:gd name="connsiteY120" fmla="*/ 1217749 h 1518470"/>
                          <a:gd name="connsiteX121" fmla="*/ 1282004 w 2700000"/>
                          <a:gd name="connsiteY121" fmla="*/ 1115229 h 1518470"/>
                          <a:gd name="connsiteX122" fmla="*/ 1329528 w 2700000"/>
                          <a:gd name="connsiteY122" fmla="*/ 1115229 h 1518470"/>
                          <a:gd name="connsiteX123" fmla="*/ 1329528 w 2700000"/>
                          <a:gd name="connsiteY123" fmla="*/ 1286745 h 1518470"/>
                          <a:gd name="connsiteX124" fmla="*/ 1437580 w 2700000"/>
                          <a:gd name="connsiteY124" fmla="*/ 1390891 h 1518470"/>
                          <a:gd name="connsiteX125" fmla="*/ 1489002 w 2700000"/>
                          <a:gd name="connsiteY125" fmla="*/ 1381779 h 1518470"/>
                          <a:gd name="connsiteX126" fmla="*/ 1489002 w 2700000"/>
                          <a:gd name="connsiteY126" fmla="*/ 1333518 h 1518470"/>
                          <a:gd name="connsiteX127" fmla="*/ 1612792 w 2700000"/>
                          <a:gd name="connsiteY127" fmla="*/ 1394797 h 1518470"/>
                          <a:gd name="connsiteX128" fmla="*/ 1741673 w 2700000"/>
                          <a:gd name="connsiteY128" fmla="*/ 1285443 h 1518470"/>
                          <a:gd name="connsiteX129" fmla="*/ 1642082 w 2700000"/>
                          <a:gd name="connsiteY129" fmla="*/ 1183901 h 1518470"/>
                          <a:gd name="connsiteX130" fmla="*/ 1599122 w 2700000"/>
                          <a:gd name="connsiteY130" fmla="*/ 1175440 h 1518470"/>
                          <a:gd name="connsiteX131" fmla="*/ 1573738 w 2700000"/>
                          <a:gd name="connsiteY131" fmla="*/ 1151356 h 1518470"/>
                          <a:gd name="connsiteX132" fmla="*/ 1608884 w 2700000"/>
                          <a:gd name="connsiteY132" fmla="*/ 1123366 h 1518470"/>
                          <a:gd name="connsiteX133" fmla="*/ 1655102 w 2700000"/>
                          <a:gd name="connsiteY133" fmla="*/ 1163072 h 1518470"/>
                          <a:gd name="connsiteX134" fmla="*/ 1737118 w 2700000"/>
                          <a:gd name="connsiteY134" fmla="*/ 1148101 h 1518470"/>
                          <a:gd name="connsiteX135" fmla="*/ 1607584 w 2700000"/>
                          <a:gd name="connsiteY135" fmla="*/ 1051766 h 1518470"/>
                          <a:gd name="connsiteX136" fmla="*/ 1508811 w 2700000"/>
                          <a:gd name="connsiteY136" fmla="*/ 1092784 h 1518470"/>
                          <a:gd name="connsiteX137" fmla="*/ 1508811 w 2700000"/>
                          <a:gd name="connsiteY137" fmla="*/ 1028657 h 1518470"/>
                          <a:gd name="connsiteX138" fmla="*/ 1427167 w 2700000"/>
                          <a:gd name="connsiteY138" fmla="*/ 1028657 h 1518470"/>
                          <a:gd name="connsiteX139" fmla="*/ 1427167 w 2700000"/>
                          <a:gd name="connsiteY139" fmla="*/ 928148 h 1518470"/>
                          <a:gd name="connsiteX140" fmla="*/ 1483081 w 2700000"/>
                          <a:gd name="connsiteY140" fmla="*/ 928148 h 1518470"/>
                          <a:gd name="connsiteX141" fmla="*/ 1483081 w 2700000"/>
                          <a:gd name="connsiteY141" fmla="*/ 786899 h 1518470"/>
                          <a:gd name="connsiteX142" fmla="*/ 1558590 w 2700000"/>
                          <a:gd name="connsiteY142" fmla="*/ 699026 h 1518470"/>
                          <a:gd name="connsiteX143" fmla="*/ 1569058 w 2700000"/>
                          <a:gd name="connsiteY143" fmla="*/ 699368 h 1518470"/>
                          <a:gd name="connsiteX144" fmla="*/ 1568738 w 2700000"/>
                          <a:gd name="connsiteY144" fmla="*/ 702280 h 1518470"/>
                          <a:gd name="connsiteX145" fmla="*/ 1654658 w 2700000"/>
                          <a:gd name="connsiteY145" fmla="*/ 719856 h 1518470"/>
                          <a:gd name="connsiteX146" fmla="*/ 1709985 w 2700000"/>
                          <a:gd name="connsiteY146" fmla="*/ 672339 h 1518470"/>
                          <a:gd name="connsiteX147" fmla="*/ 1757503 w 2700000"/>
                          <a:gd name="connsiteY147" fmla="*/ 707487 h 1518470"/>
                          <a:gd name="connsiteX148" fmla="*/ 1734070 w 2700000"/>
                          <a:gd name="connsiteY148" fmla="*/ 729619 h 1518470"/>
                          <a:gd name="connsiteX149" fmla="*/ 1657914 w 2700000"/>
                          <a:gd name="connsiteY149" fmla="*/ 741336 h 1518470"/>
                          <a:gd name="connsiteX150" fmla="*/ 1562228 w 2700000"/>
                          <a:gd name="connsiteY150" fmla="*/ 838972 h 1518470"/>
                          <a:gd name="connsiteX151" fmla="*/ 1674185 w 2700000"/>
                          <a:gd name="connsiteY151" fmla="*/ 937260 h 1518470"/>
                          <a:gd name="connsiteX152" fmla="*/ 1765315 w 2700000"/>
                          <a:gd name="connsiteY152" fmla="*/ 891696 h 1518470"/>
                          <a:gd name="connsiteX153" fmla="*/ 1774142 w 2700000"/>
                          <a:gd name="connsiteY153" fmla="*/ 928148 h 1518470"/>
                          <a:gd name="connsiteX154" fmla="*/ 1907552 w 2700000"/>
                          <a:gd name="connsiteY154" fmla="*/ 928148 h 1518470"/>
                          <a:gd name="connsiteX155" fmla="*/ 1907552 w 2700000"/>
                          <a:gd name="connsiteY155" fmla="*/ 742636 h 1518470"/>
                          <a:gd name="connsiteX156" fmla="*/ 1960926 w 2700000"/>
                          <a:gd name="connsiteY156" fmla="*/ 686007 h 1518470"/>
                          <a:gd name="connsiteX157" fmla="*/ 2013651 w 2700000"/>
                          <a:gd name="connsiteY157" fmla="*/ 741986 h 1518470"/>
                          <a:gd name="connsiteX158" fmla="*/ 2013651 w 2700000"/>
                          <a:gd name="connsiteY158" fmla="*/ 928148 h 1518470"/>
                          <a:gd name="connsiteX159" fmla="*/ 2112588 w 2700000"/>
                          <a:gd name="connsiteY159" fmla="*/ 928148 h 1518470"/>
                          <a:gd name="connsiteX160" fmla="*/ 2112588 w 2700000"/>
                          <a:gd name="connsiteY160" fmla="*/ 809582 h 1518470"/>
                          <a:gd name="connsiteX161" fmla="*/ 2267884 w 2700000"/>
                          <a:gd name="connsiteY161" fmla="*/ 935307 h 1518470"/>
                          <a:gd name="connsiteX162" fmla="*/ 2359097 w 2700000"/>
                          <a:gd name="connsiteY162" fmla="*/ 890961 h 1518470"/>
                          <a:gd name="connsiteX163" fmla="*/ 2370106 w 2700000"/>
                          <a:gd name="connsiteY163" fmla="*/ 928148 h 1518470"/>
                          <a:gd name="connsiteX164" fmla="*/ 2452093 w 2700000"/>
                          <a:gd name="connsiteY164" fmla="*/ 928148 h 1518470"/>
                          <a:gd name="connsiteX165" fmla="*/ 2449569 w 2700000"/>
                          <a:gd name="connsiteY165" fmla="*/ 880412 h 1518470"/>
                          <a:gd name="connsiteX166" fmla="*/ 2571118 w 2700000"/>
                          <a:gd name="connsiteY166" fmla="*/ 937911 h 1518470"/>
                          <a:gd name="connsiteX167" fmla="*/ 2700000 w 2700000"/>
                          <a:gd name="connsiteY167" fmla="*/ 828557 h 1518470"/>
                          <a:gd name="connsiteX168" fmla="*/ 2600409 w 2700000"/>
                          <a:gd name="connsiteY168" fmla="*/ 727015 h 1518470"/>
                          <a:gd name="connsiteX169" fmla="*/ 1715405 w 2700000"/>
                          <a:gd name="connsiteY169" fmla="*/ 216104 h 1518470"/>
                          <a:gd name="connsiteX170" fmla="*/ 1780496 w 2700000"/>
                          <a:gd name="connsiteY170" fmla="*/ 270780 h 1518470"/>
                          <a:gd name="connsiteX171" fmla="*/ 1650962 w 2700000"/>
                          <a:gd name="connsiteY171" fmla="*/ 270780 h 1518470"/>
                          <a:gd name="connsiteX172" fmla="*/ 1715405 w 2700000"/>
                          <a:gd name="connsiteY172" fmla="*/ 216104 h 1518470"/>
                          <a:gd name="connsiteX173" fmla="*/ 1519298 w 2700000"/>
                          <a:gd name="connsiteY173" fmla="*/ 201456 h 1518470"/>
                          <a:gd name="connsiteX174" fmla="*/ 1586866 w 2700000"/>
                          <a:gd name="connsiteY174" fmla="*/ 201456 h 1518470"/>
                          <a:gd name="connsiteX175" fmla="*/ 1552677 w 2700000"/>
                          <a:gd name="connsiteY175" fmla="*/ 308533 h 1518470"/>
                          <a:gd name="connsiteX176" fmla="*/ 1569514 w 2700000"/>
                          <a:gd name="connsiteY176" fmla="*/ 388148 h 1518470"/>
                          <a:gd name="connsiteX177" fmla="*/ 1555098 w 2700000"/>
                          <a:gd name="connsiteY177" fmla="*/ 389246 h 1518470"/>
                          <a:gd name="connsiteX178" fmla="*/ 1519298 w 2700000"/>
                          <a:gd name="connsiteY178" fmla="*/ 355399 h 1518470"/>
                          <a:gd name="connsiteX179" fmla="*/ 1519298 w 2700000"/>
                          <a:gd name="connsiteY179" fmla="*/ 201456 h 1518470"/>
                          <a:gd name="connsiteX180" fmla="*/ 1240272 w 2700000"/>
                          <a:gd name="connsiteY180" fmla="*/ 216104 h 1518470"/>
                          <a:gd name="connsiteX181" fmla="*/ 1305365 w 2700000"/>
                          <a:gd name="connsiteY181" fmla="*/ 270780 h 1518470"/>
                          <a:gd name="connsiteX182" fmla="*/ 1175831 w 2700000"/>
                          <a:gd name="connsiteY182" fmla="*/ 270780 h 1518470"/>
                          <a:gd name="connsiteX183" fmla="*/ 1240272 w 2700000"/>
                          <a:gd name="connsiteY183" fmla="*/ 216104 h 1518470"/>
                          <a:gd name="connsiteX184" fmla="*/ 834777 w 2700000"/>
                          <a:gd name="connsiteY184" fmla="*/ 229121 h 1518470"/>
                          <a:gd name="connsiteX185" fmla="*/ 899868 w 2700000"/>
                          <a:gd name="connsiteY185" fmla="*/ 277290 h 1518470"/>
                          <a:gd name="connsiteX186" fmla="*/ 983497 w 2700000"/>
                          <a:gd name="connsiteY186" fmla="*/ 252077 h 1518470"/>
                          <a:gd name="connsiteX187" fmla="*/ 983497 w 2700000"/>
                          <a:gd name="connsiteY187" fmla="*/ 366322 h 1518470"/>
                          <a:gd name="connsiteX188" fmla="*/ 903121 w 2700000"/>
                          <a:gd name="connsiteY188" fmla="*/ 341730 h 1518470"/>
                          <a:gd name="connsiteX189" fmla="*/ 836079 w 2700000"/>
                          <a:gd name="connsiteY189" fmla="*/ 389897 h 1518470"/>
                          <a:gd name="connsiteX190" fmla="*/ 760572 w 2700000"/>
                          <a:gd name="connsiteY190" fmla="*/ 309835 h 1518470"/>
                          <a:gd name="connsiteX191" fmla="*/ 834777 w 2700000"/>
                          <a:gd name="connsiteY191" fmla="*/ 229121 h 1518470"/>
                          <a:gd name="connsiteX192" fmla="*/ 512648 w 2700000"/>
                          <a:gd name="connsiteY192" fmla="*/ 229121 h 1518470"/>
                          <a:gd name="connsiteX193" fmla="*/ 585550 w 2700000"/>
                          <a:gd name="connsiteY193" fmla="*/ 309184 h 1518470"/>
                          <a:gd name="connsiteX194" fmla="*/ 512648 w 2700000"/>
                          <a:gd name="connsiteY194" fmla="*/ 389897 h 1518470"/>
                          <a:gd name="connsiteX195" fmla="*/ 439745 w 2700000"/>
                          <a:gd name="connsiteY195" fmla="*/ 309184 h 1518470"/>
                          <a:gd name="connsiteX196" fmla="*/ 512648 w 2700000"/>
                          <a:gd name="connsiteY196" fmla="*/ 229121 h 1518470"/>
                          <a:gd name="connsiteX197" fmla="*/ 175748 w 2700000"/>
                          <a:gd name="connsiteY197" fmla="*/ 686007 h 1518470"/>
                          <a:gd name="connsiteX198" fmla="*/ 248650 w 2700000"/>
                          <a:gd name="connsiteY198" fmla="*/ 766070 h 1518470"/>
                          <a:gd name="connsiteX199" fmla="*/ 175748 w 2700000"/>
                          <a:gd name="connsiteY199" fmla="*/ 846783 h 1518470"/>
                          <a:gd name="connsiteX200" fmla="*/ 102845 w 2700000"/>
                          <a:gd name="connsiteY200" fmla="*/ 766070 h 1518470"/>
                          <a:gd name="connsiteX201" fmla="*/ 175748 w 2700000"/>
                          <a:gd name="connsiteY201" fmla="*/ 686007 h 1518470"/>
                          <a:gd name="connsiteX202" fmla="*/ 254594 w 2700000"/>
                          <a:gd name="connsiteY202" fmla="*/ 890961 h 1518470"/>
                          <a:gd name="connsiteX203" fmla="*/ 265258 w 2700000"/>
                          <a:gd name="connsiteY203" fmla="*/ 926982 h 1518470"/>
                          <a:gd name="connsiteX204" fmla="*/ 229129 w 2700000"/>
                          <a:gd name="connsiteY204" fmla="*/ 923537 h 1518470"/>
                          <a:gd name="connsiteX205" fmla="*/ 213182 w 2700000"/>
                          <a:gd name="connsiteY205" fmla="*/ 923537 h 1518470"/>
                          <a:gd name="connsiteX206" fmla="*/ 254594 w 2700000"/>
                          <a:gd name="connsiteY206" fmla="*/ 890961 h 1518470"/>
                          <a:gd name="connsiteX207" fmla="*/ 218714 w 2700000"/>
                          <a:gd name="connsiteY207" fmla="*/ 1137036 h 1518470"/>
                          <a:gd name="connsiteX208" fmla="*/ 136691 w 2700000"/>
                          <a:gd name="connsiteY208" fmla="*/ 1137036 h 1518470"/>
                          <a:gd name="connsiteX209" fmla="*/ 136691 w 2700000"/>
                          <a:gd name="connsiteY209" fmla="*/ 1012712 h 1518470"/>
                          <a:gd name="connsiteX210" fmla="*/ 218714 w 2700000"/>
                          <a:gd name="connsiteY210" fmla="*/ 1012712 h 1518470"/>
                          <a:gd name="connsiteX211" fmla="*/ 284457 w 2700000"/>
                          <a:gd name="connsiteY211" fmla="*/ 1074874 h 1518470"/>
                          <a:gd name="connsiteX212" fmla="*/ 218714 w 2700000"/>
                          <a:gd name="connsiteY212" fmla="*/ 1137036 h 1518470"/>
                          <a:gd name="connsiteX213" fmla="*/ 724284 w 2700000"/>
                          <a:gd name="connsiteY213" fmla="*/ 1303670 h 1518470"/>
                          <a:gd name="connsiteX214" fmla="*/ 651382 w 2700000"/>
                          <a:gd name="connsiteY214" fmla="*/ 1222957 h 1518470"/>
                          <a:gd name="connsiteX215" fmla="*/ 724284 w 2700000"/>
                          <a:gd name="connsiteY215" fmla="*/ 1142894 h 1518470"/>
                          <a:gd name="connsiteX216" fmla="*/ 797187 w 2700000"/>
                          <a:gd name="connsiteY216" fmla="*/ 1222957 h 1518470"/>
                          <a:gd name="connsiteX217" fmla="*/ 724284 w 2700000"/>
                          <a:gd name="connsiteY217" fmla="*/ 1303670 h 1518470"/>
                          <a:gd name="connsiteX218" fmla="*/ 1084422 w 2700000"/>
                          <a:gd name="connsiteY218" fmla="*/ 1184552 h 1518470"/>
                          <a:gd name="connsiteX219" fmla="*/ 1148863 w 2700000"/>
                          <a:gd name="connsiteY219" fmla="*/ 1129875 h 1518470"/>
                          <a:gd name="connsiteX220" fmla="*/ 1213953 w 2700000"/>
                          <a:gd name="connsiteY220" fmla="*/ 1184552 h 1518470"/>
                          <a:gd name="connsiteX221" fmla="*/ 1084422 w 2700000"/>
                          <a:gd name="connsiteY221" fmla="*/ 1184552 h 1518470"/>
                          <a:gd name="connsiteX222" fmla="*/ 1493610 w 2700000"/>
                          <a:gd name="connsiteY222" fmla="*/ 1115229 h 1518470"/>
                          <a:gd name="connsiteX223" fmla="*/ 1483260 w 2700000"/>
                          <a:gd name="connsiteY223" fmla="*/ 1159167 h 1518470"/>
                          <a:gd name="connsiteX224" fmla="*/ 1579595 w 2700000"/>
                          <a:gd name="connsiteY224" fmla="*/ 1258757 h 1518470"/>
                          <a:gd name="connsiteX225" fmla="*/ 1616697 w 2700000"/>
                          <a:gd name="connsiteY225" fmla="*/ 1267218 h 1518470"/>
                          <a:gd name="connsiteX226" fmla="*/ 1648590 w 2700000"/>
                          <a:gd name="connsiteY226" fmla="*/ 1293906 h 1518470"/>
                          <a:gd name="connsiteX227" fmla="*/ 1610840 w 2700000"/>
                          <a:gd name="connsiteY227" fmla="*/ 1321895 h 1518470"/>
                          <a:gd name="connsiteX228" fmla="*/ 1560066 w 2700000"/>
                          <a:gd name="connsiteY228" fmla="*/ 1278284 h 1518470"/>
                          <a:gd name="connsiteX229" fmla="*/ 1476100 w 2700000"/>
                          <a:gd name="connsiteY229" fmla="*/ 1293255 h 1518470"/>
                          <a:gd name="connsiteX230" fmla="*/ 1477259 w 2700000"/>
                          <a:gd name="connsiteY230" fmla="*/ 1301937 h 1518470"/>
                          <a:gd name="connsiteX231" fmla="*/ 1462965 w 2700000"/>
                          <a:gd name="connsiteY231" fmla="*/ 1303019 h 1518470"/>
                          <a:gd name="connsiteX232" fmla="*/ 1427167 w 2700000"/>
                          <a:gd name="connsiteY232" fmla="*/ 1269171 h 1518470"/>
                          <a:gd name="connsiteX233" fmla="*/ 1427167 w 2700000"/>
                          <a:gd name="connsiteY233" fmla="*/ 1115229 h 1518470"/>
                          <a:gd name="connsiteX234" fmla="*/ 1493610 w 2700000"/>
                          <a:gd name="connsiteY234" fmla="*/ 1115229 h 1518470"/>
                          <a:gd name="connsiteX235" fmla="*/ 1338641 w 2700000"/>
                          <a:gd name="connsiteY235" fmla="*/ 928148 h 1518470"/>
                          <a:gd name="connsiteX236" fmla="*/ 1338641 w 2700000"/>
                          <a:gd name="connsiteY236" fmla="*/ 975932 h 1518470"/>
                          <a:gd name="connsiteX237" fmla="*/ 1288522 w 2700000"/>
                          <a:gd name="connsiteY237" fmla="*/ 1028657 h 1518470"/>
                          <a:gd name="connsiteX238" fmla="*/ 1266511 w 2700000"/>
                          <a:gd name="connsiteY238" fmla="*/ 1028657 h 1518470"/>
                          <a:gd name="connsiteX239" fmla="*/ 1266511 w 2700000"/>
                          <a:gd name="connsiteY239" fmla="*/ 1096050 h 1518470"/>
                          <a:gd name="connsiteX240" fmla="*/ 1147559 w 2700000"/>
                          <a:gd name="connsiteY240" fmla="*/ 1051766 h 1518470"/>
                          <a:gd name="connsiteX241" fmla="*/ 990694 w 2700000"/>
                          <a:gd name="connsiteY241" fmla="*/ 1180201 h 1518470"/>
                          <a:gd name="connsiteX242" fmla="*/ 990694 w 2700000"/>
                          <a:gd name="connsiteY242" fmla="*/ 1095879 h 1518470"/>
                          <a:gd name="connsiteX243" fmla="*/ 891755 w 2700000"/>
                          <a:gd name="connsiteY243" fmla="*/ 1095879 h 1518470"/>
                          <a:gd name="connsiteX244" fmla="*/ 891755 w 2700000"/>
                          <a:gd name="connsiteY244" fmla="*/ 1182426 h 1518470"/>
                          <a:gd name="connsiteX245" fmla="*/ 724284 w 2700000"/>
                          <a:gd name="connsiteY245" fmla="*/ 1051766 h 1518470"/>
                          <a:gd name="connsiteX246" fmla="*/ 582128 w 2700000"/>
                          <a:gd name="connsiteY246" fmla="*/ 1123738 h 1518470"/>
                          <a:gd name="connsiteX247" fmla="*/ 582128 w 2700000"/>
                          <a:gd name="connsiteY247" fmla="*/ 1061530 h 1518470"/>
                          <a:gd name="connsiteX248" fmla="*/ 556092 w 2700000"/>
                          <a:gd name="connsiteY248" fmla="*/ 1058274 h 1518470"/>
                          <a:gd name="connsiteX249" fmla="*/ 472124 w 2700000"/>
                          <a:gd name="connsiteY249" fmla="*/ 1105140 h 1518470"/>
                          <a:gd name="connsiteX250" fmla="*/ 472124 w 2700000"/>
                          <a:gd name="connsiteY250" fmla="*/ 1061530 h 1518470"/>
                          <a:gd name="connsiteX251" fmla="*/ 386778 w 2700000"/>
                          <a:gd name="connsiteY251" fmla="*/ 1061530 h 1518470"/>
                          <a:gd name="connsiteX252" fmla="*/ 270918 w 2700000"/>
                          <a:gd name="connsiteY252" fmla="*/ 928148 h 1518470"/>
                          <a:gd name="connsiteX253" fmla="*/ 347589 w 2700000"/>
                          <a:gd name="connsiteY253" fmla="*/ 928148 h 1518470"/>
                          <a:gd name="connsiteX254" fmla="*/ 344985 w 2700000"/>
                          <a:gd name="connsiteY254" fmla="*/ 870216 h 1518470"/>
                          <a:gd name="connsiteX255" fmla="*/ 344985 w 2700000"/>
                          <a:gd name="connsiteY255" fmla="*/ 794199 h 1518470"/>
                          <a:gd name="connsiteX256" fmla="*/ 511605 w 2700000"/>
                          <a:gd name="connsiteY256" fmla="*/ 937911 h 1518470"/>
                          <a:gd name="connsiteX257" fmla="*/ 649303 w 2700000"/>
                          <a:gd name="connsiteY257" fmla="*/ 863170 h 1518470"/>
                          <a:gd name="connsiteX258" fmla="*/ 779573 w 2700000"/>
                          <a:gd name="connsiteY258" fmla="*/ 937911 h 1518470"/>
                          <a:gd name="connsiteX259" fmla="*/ 908455 w 2700000"/>
                          <a:gd name="connsiteY259" fmla="*/ 828557 h 1518470"/>
                          <a:gd name="connsiteX260" fmla="*/ 808866 w 2700000"/>
                          <a:gd name="connsiteY260" fmla="*/ 727015 h 1518470"/>
                          <a:gd name="connsiteX261" fmla="*/ 765904 w 2700000"/>
                          <a:gd name="connsiteY261" fmla="*/ 718554 h 1518470"/>
                          <a:gd name="connsiteX262" fmla="*/ 740519 w 2700000"/>
                          <a:gd name="connsiteY262" fmla="*/ 694470 h 1518470"/>
                          <a:gd name="connsiteX263" fmla="*/ 775668 w 2700000"/>
                          <a:gd name="connsiteY263" fmla="*/ 666480 h 1518470"/>
                          <a:gd name="connsiteX264" fmla="*/ 821883 w 2700000"/>
                          <a:gd name="connsiteY264" fmla="*/ 706186 h 1518470"/>
                          <a:gd name="connsiteX265" fmla="*/ 903900 w 2700000"/>
                          <a:gd name="connsiteY265" fmla="*/ 691215 h 1518470"/>
                          <a:gd name="connsiteX266" fmla="*/ 774366 w 2700000"/>
                          <a:gd name="connsiteY266" fmla="*/ 594880 h 1518470"/>
                          <a:gd name="connsiteX267" fmla="*/ 652023 w 2700000"/>
                          <a:gd name="connsiteY267" fmla="*/ 682692 h 1518470"/>
                          <a:gd name="connsiteX268" fmla="*/ 504445 w 2700000"/>
                          <a:gd name="connsiteY268" fmla="*/ 594880 h 1518470"/>
                          <a:gd name="connsiteX269" fmla="*/ 344985 w 2700000"/>
                          <a:gd name="connsiteY269" fmla="*/ 737293 h 1518470"/>
                          <a:gd name="connsiteX270" fmla="*/ 344985 w 2700000"/>
                          <a:gd name="connsiteY270" fmla="*/ 456886 h 1518470"/>
                          <a:gd name="connsiteX271" fmla="*/ 286089 w 2700000"/>
                          <a:gd name="connsiteY271" fmla="*/ 456886 h 1518470"/>
                          <a:gd name="connsiteX272" fmla="*/ 353007 w 2700000"/>
                          <a:gd name="connsiteY272" fmla="*/ 375450 h 1518470"/>
                          <a:gd name="connsiteX273" fmla="*/ 512648 w 2700000"/>
                          <a:gd name="connsiteY273" fmla="*/ 481025 h 1518470"/>
                          <a:gd name="connsiteX274" fmla="*/ 673443 w 2700000"/>
                          <a:gd name="connsiteY274" fmla="*/ 372639 h 1518470"/>
                          <a:gd name="connsiteX275" fmla="*/ 836079 w 2700000"/>
                          <a:gd name="connsiteY275" fmla="*/ 481025 h 1518470"/>
                          <a:gd name="connsiteX276" fmla="*/ 983497 w 2700000"/>
                          <a:gd name="connsiteY276" fmla="*/ 388675 h 1518470"/>
                          <a:gd name="connsiteX277" fmla="*/ 983497 w 2700000"/>
                          <a:gd name="connsiteY277" fmla="*/ 471261 h 1518470"/>
                          <a:gd name="connsiteX278" fmla="*/ 1082436 w 2700000"/>
                          <a:gd name="connsiteY278" fmla="*/ 471261 h 1518470"/>
                          <a:gd name="connsiteX279" fmla="*/ 1082436 w 2700000"/>
                          <a:gd name="connsiteY279" fmla="*/ 353121 h 1518470"/>
                          <a:gd name="connsiteX280" fmla="*/ 1163916 w 2700000"/>
                          <a:gd name="connsiteY280" fmla="*/ 461009 h 1518470"/>
                          <a:gd name="connsiteX281" fmla="*/ 970364 w 2700000"/>
                          <a:gd name="connsiteY281" fmla="*/ 697725 h 1518470"/>
                          <a:gd name="connsiteX282" fmla="*/ 1211850 w 2700000"/>
                          <a:gd name="connsiteY282" fmla="*/ 937911 h 1518470"/>
                          <a:gd name="connsiteX283" fmla="*/ 1384142 w 2700000"/>
                          <a:gd name="connsiteY283" fmla="*/ 852837 h 1518470"/>
                          <a:gd name="connsiteX284" fmla="*/ 1384142 w 2700000"/>
                          <a:gd name="connsiteY284" fmla="*/ 928148 h 1518470"/>
                          <a:gd name="connsiteX285" fmla="*/ 1338641 w 2700000"/>
                          <a:gd name="connsiteY285" fmla="*/ 928148 h 1518470"/>
                          <a:gd name="connsiteX286" fmla="*/ 664569 w 2700000"/>
                          <a:gd name="connsiteY286" fmla="*/ 791456 h 1518470"/>
                          <a:gd name="connsiteX287" fmla="*/ 666433 w 2700000"/>
                          <a:gd name="connsiteY287" fmla="*/ 756104 h 1518470"/>
                          <a:gd name="connsiteX288" fmla="*/ 746377 w 2700000"/>
                          <a:gd name="connsiteY288" fmla="*/ 801871 h 1518470"/>
                          <a:gd name="connsiteX289" fmla="*/ 783479 w 2700000"/>
                          <a:gd name="connsiteY289" fmla="*/ 810331 h 1518470"/>
                          <a:gd name="connsiteX290" fmla="*/ 815374 w 2700000"/>
                          <a:gd name="connsiteY290" fmla="*/ 837019 h 1518470"/>
                          <a:gd name="connsiteX291" fmla="*/ 777622 w 2700000"/>
                          <a:gd name="connsiteY291" fmla="*/ 865008 h 1518470"/>
                          <a:gd name="connsiteX292" fmla="*/ 726850 w 2700000"/>
                          <a:gd name="connsiteY292" fmla="*/ 821397 h 1518470"/>
                          <a:gd name="connsiteX293" fmla="*/ 656617 w 2700000"/>
                          <a:gd name="connsiteY293" fmla="*/ 833920 h 1518470"/>
                          <a:gd name="connsiteX294" fmla="*/ 578000 w 2700000"/>
                          <a:gd name="connsiteY294" fmla="*/ 811633 h 1518470"/>
                          <a:gd name="connsiteX295" fmla="*/ 512907 w 2700000"/>
                          <a:gd name="connsiteY295" fmla="*/ 853943 h 1518470"/>
                          <a:gd name="connsiteX296" fmla="*/ 439354 w 2700000"/>
                          <a:gd name="connsiteY296" fmla="*/ 791456 h 1518470"/>
                          <a:gd name="connsiteX297" fmla="*/ 664569 w 2700000"/>
                          <a:gd name="connsiteY297" fmla="*/ 791456 h 1518470"/>
                          <a:gd name="connsiteX298" fmla="*/ 441306 w 2700000"/>
                          <a:gd name="connsiteY298" fmla="*/ 727665 h 1518470"/>
                          <a:gd name="connsiteX299" fmla="*/ 505747 w 2700000"/>
                          <a:gd name="connsiteY299" fmla="*/ 672990 h 1518470"/>
                          <a:gd name="connsiteX300" fmla="*/ 570838 w 2700000"/>
                          <a:gd name="connsiteY300" fmla="*/ 727665 h 1518470"/>
                          <a:gd name="connsiteX301" fmla="*/ 441306 w 2700000"/>
                          <a:gd name="connsiteY301" fmla="*/ 727665 h 1518470"/>
                          <a:gd name="connsiteX302" fmla="*/ 1757503 w 2700000"/>
                          <a:gd name="connsiteY302" fmla="*/ 801219 h 1518470"/>
                          <a:gd name="connsiteX303" fmla="*/ 1698268 w 2700000"/>
                          <a:gd name="connsiteY303" fmla="*/ 865659 h 1518470"/>
                          <a:gd name="connsiteX304" fmla="*/ 1659868 w 2700000"/>
                          <a:gd name="connsiteY304" fmla="*/ 832462 h 1518470"/>
                          <a:gd name="connsiteX305" fmla="*/ 1696316 w 2700000"/>
                          <a:gd name="connsiteY305" fmla="*/ 796663 h 1518470"/>
                          <a:gd name="connsiteX306" fmla="*/ 1757503 w 2700000"/>
                          <a:gd name="connsiteY306" fmla="*/ 786899 h 1518470"/>
                          <a:gd name="connsiteX307" fmla="*/ 1757503 w 2700000"/>
                          <a:gd name="connsiteY307" fmla="*/ 801219 h 1518470"/>
                          <a:gd name="connsiteX308" fmla="*/ 2280253 w 2700000"/>
                          <a:gd name="connsiteY308" fmla="*/ 846783 h 1518470"/>
                          <a:gd name="connsiteX309" fmla="*/ 2207348 w 2700000"/>
                          <a:gd name="connsiteY309" fmla="*/ 766070 h 1518470"/>
                          <a:gd name="connsiteX310" fmla="*/ 2280253 w 2700000"/>
                          <a:gd name="connsiteY310" fmla="*/ 686007 h 1518470"/>
                          <a:gd name="connsiteX311" fmla="*/ 2353153 w 2700000"/>
                          <a:gd name="connsiteY311" fmla="*/ 766070 h 1518470"/>
                          <a:gd name="connsiteX312" fmla="*/ 2280253 w 2700000"/>
                          <a:gd name="connsiteY312" fmla="*/ 846783 h 1518470"/>
                          <a:gd name="connsiteX313" fmla="*/ 2569166 w 2700000"/>
                          <a:gd name="connsiteY313" fmla="*/ 865008 h 1518470"/>
                          <a:gd name="connsiteX314" fmla="*/ 2518393 w 2700000"/>
                          <a:gd name="connsiteY314" fmla="*/ 821397 h 1518470"/>
                          <a:gd name="connsiteX315" fmla="*/ 2449489 w 2700000"/>
                          <a:gd name="connsiteY315" fmla="*/ 833683 h 1518470"/>
                          <a:gd name="connsiteX316" fmla="*/ 2449489 w 2700000"/>
                          <a:gd name="connsiteY316" fmla="*/ 741221 h 1518470"/>
                          <a:gd name="connsiteX317" fmla="*/ 2537922 w 2700000"/>
                          <a:gd name="connsiteY317" fmla="*/ 801871 h 1518470"/>
                          <a:gd name="connsiteX318" fmla="*/ 2575024 w 2700000"/>
                          <a:gd name="connsiteY318" fmla="*/ 810331 h 1518470"/>
                          <a:gd name="connsiteX319" fmla="*/ 2606917 w 2700000"/>
                          <a:gd name="connsiteY319" fmla="*/ 837019 h 1518470"/>
                          <a:gd name="connsiteX320" fmla="*/ 2569166 w 2700000"/>
                          <a:gd name="connsiteY320" fmla="*/ 865008 h 1518470"/>
                          <a:gd name="connsiteX321" fmla="*/ 1082436 w 2700000"/>
                          <a:gd name="connsiteY321" fmla="*/ 148694 h 1518470"/>
                          <a:gd name="connsiteX322" fmla="*/ 983497 w 2700000"/>
                          <a:gd name="connsiteY322" fmla="*/ 148694 h 1518470"/>
                          <a:gd name="connsiteX323" fmla="*/ 983497 w 2700000"/>
                          <a:gd name="connsiteY323" fmla="*/ 68600 h 1518470"/>
                          <a:gd name="connsiteX324" fmla="*/ 1082436 w 2700000"/>
                          <a:gd name="connsiteY324" fmla="*/ 68600 h 1518470"/>
                          <a:gd name="connsiteX325" fmla="*/ 1082436 w 2700000"/>
                          <a:gd name="connsiteY325" fmla="*/ 148694 h 1518470"/>
                          <a:gd name="connsiteX326" fmla="*/ 1337953 w 2700000"/>
                          <a:gd name="connsiteY326" fmla="*/ 81315 h 1518470"/>
                          <a:gd name="connsiteX327" fmla="*/ 1143423 w 2700000"/>
                          <a:gd name="connsiteY327" fmla="*/ 120004 h 1518470"/>
                          <a:gd name="connsiteX328" fmla="*/ 1143423 w 2700000"/>
                          <a:gd name="connsiteY328" fmla="*/ 48028 h 1518470"/>
                          <a:gd name="connsiteX329" fmla="*/ 1337953 w 2700000"/>
                          <a:gd name="connsiteY329" fmla="*/ 9340 h 1518470"/>
                          <a:gd name="connsiteX330" fmla="*/ 1337953 w 2700000"/>
                          <a:gd name="connsiteY330" fmla="*/ 81315 h 1518470"/>
                          <a:gd name="connsiteX331" fmla="*/ 1813087 w 2700000"/>
                          <a:gd name="connsiteY331" fmla="*/ 81315 h 1518470"/>
                          <a:gd name="connsiteX332" fmla="*/ 1618555 w 2700000"/>
                          <a:gd name="connsiteY332" fmla="*/ 120004 h 1518470"/>
                          <a:gd name="connsiteX333" fmla="*/ 1618555 w 2700000"/>
                          <a:gd name="connsiteY333" fmla="*/ 48028 h 1518470"/>
                          <a:gd name="connsiteX334" fmla="*/ 1813087 w 2700000"/>
                          <a:gd name="connsiteY334" fmla="*/ 9340 h 1518470"/>
                          <a:gd name="connsiteX335" fmla="*/ 1813087 w 2700000"/>
                          <a:gd name="connsiteY335" fmla="*/ 81315 h 1518470"/>
                          <a:gd name="connsiteX336" fmla="*/ 891755 w 2700000"/>
                          <a:gd name="connsiteY336" fmla="*/ 982373 h 1518470"/>
                          <a:gd name="connsiteX337" fmla="*/ 990694 w 2700000"/>
                          <a:gd name="connsiteY337" fmla="*/ 982373 h 1518470"/>
                          <a:gd name="connsiteX338" fmla="*/ 990694 w 2700000"/>
                          <a:gd name="connsiteY338" fmla="*/ 1062465 h 1518470"/>
                          <a:gd name="connsiteX339" fmla="*/ 891755 w 2700000"/>
                          <a:gd name="connsiteY339" fmla="*/ 1062465 h 1518470"/>
                          <a:gd name="connsiteX340" fmla="*/ 891755 w 2700000"/>
                          <a:gd name="connsiteY340" fmla="*/ 982373 h 15184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  <a:cxn ang="0">
                            <a:pos x="connsiteX277" y="connsiteY277"/>
                          </a:cxn>
                          <a:cxn ang="0">
                            <a:pos x="connsiteX278" y="connsiteY278"/>
                          </a:cxn>
                          <a:cxn ang="0">
                            <a:pos x="connsiteX279" y="connsiteY279"/>
                          </a:cxn>
                          <a:cxn ang="0">
                            <a:pos x="connsiteX280" y="connsiteY280"/>
                          </a:cxn>
                          <a:cxn ang="0">
                            <a:pos x="connsiteX281" y="connsiteY281"/>
                          </a:cxn>
                          <a:cxn ang="0">
                            <a:pos x="connsiteX282" y="connsiteY282"/>
                          </a:cxn>
                          <a:cxn ang="0">
                            <a:pos x="connsiteX283" y="connsiteY283"/>
                          </a:cxn>
                          <a:cxn ang="0">
                            <a:pos x="connsiteX284" y="connsiteY284"/>
                          </a:cxn>
                          <a:cxn ang="0">
                            <a:pos x="connsiteX285" y="connsiteY285"/>
                          </a:cxn>
                          <a:cxn ang="0">
                            <a:pos x="connsiteX286" y="connsiteY286"/>
                          </a:cxn>
                          <a:cxn ang="0">
                            <a:pos x="connsiteX287" y="connsiteY287"/>
                          </a:cxn>
                          <a:cxn ang="0">
                            <a:pos x="connsiteX288" y="connsiteY288"/>
                          </a:cxn>
                          <a:cxn ang="0">
                            <a:pos x="connsiteX289" y="connsiteY289"/>
                          </a:cxn>
                          <a:cxn ang="0">
                            <a:pos x="connsiteX290" y="connsiteY290"/>
                          </a:cxn>
                          <a:cxn ang="0">
                            <a:pos x="connsiteX291" y="connsiteY291"/>
                          </a:cxn>
                          <a:cxn ang="0">
                            <a:pos x="connsiteX292" y="connsiteY292"/>
                          </a:cxn>
                          <a:cxn ang="0">
                            <a:pos x="connsiteX293" y="connsiteY293"/>
                          </a:cxn>
                          <a:cxn ang="0">
                            <a:pos x="connsiteX294" y="connsiteY294"/>
                          </a:cxn>
                          <a:cxn ang="0">
                            <a:pos x="connsiteX295" y="connsiteY295"/>
                          </a:cxn>
                          <a:cxn ang="0">
                            <a:pos x="connsiteX296" y="connsiteY296"/>
                          </a:cxn>
                          <a:cxn ang="0">
                            <a:pos x="connsiteX297" y="connsiteY297"/>
                          </a:cxn>
                          <a:cxn ang="0">
                            <a:pos x="connsiteX298" y="connsiteY298"/>
                          </a:cxn>
                          <a:cxn ang="0">
                            <a:pos x="connsiteX299" y="connsiteY299"/>
                          </a:cxn>
                          <a:cxn ang="0">
                            <a:pos x="connsiteX300" y="connsiteY300"/>
                          </a:cxn>
                          <a:cxn ang="0">
                            <a:pos x="connsiteX301" y="connsiteY301"/>
                          </a:cxn>
                          <a:cxn ang="0">
                            <a:pos x="connsiteX302" y="connsiteY302"/>
                          </a:cxn>
                          <a:cxn ang="0">
                            <a:pos x="connsiteX303" y="connsiteY303"/>
                          </a:cxn>
                          <a:cxn ang="0">
                            <a:pos x="connsiteX304" y="connsiteY304"/>
                          </a:cxn>
                          <a:cxn ang="0">
                            <a:pos x="connsiteX305" y="connsiteY305"/>
                          </a:cxn>
                          <a:cxn ang="0">
                            <a:pos x="connsiteX306" y="connsiteY306"/>
                          </a:cxn>
                          <a:cxn ang="0">
                            <a:pos x="connsiteX307" y="connsiteY307"/>
                          </a:cxn>
                          <a:cxn ang="0">
                            <a:pos x="connsiteX308" y="connsiteY308"/>
                          </a:cxn>
                          <a:cxn ang="0">
                            <a:pos x="connsiteX309" y="connsiteY309"/>
                          </a:cxn>
                          <a:cxn ang="0">
                            <a:pos x="connsiteX310" y="connsiteY310"/>
                          </a:cxn>
                          <a:cxn ang="0">
                            <a:pos x="connsiteX311" y="connsiteY311"/>
                          </a:cxn>
                          <a:cxn ang="0">
                            <a:pos x="connsiteX312" y="connsiteY312"/>
                          </a:cxn>
                          <a:cxn ang="0">
                            <a:pos x="connsiteX313" y="connsiteY313"/>
                          </a:cxn>
                          <a:cxn ang="0">
                            <a:pos x="connsiteX314" y="connsiteY314"/>
                          </a:cxn>
                          <a:cxn ang="0">
                            <a:pos x="connsiteX315" y="connsiteY315"/>
                          </a:cxn>
                          <a:cxn ang="0">
                            <a:pos x="connsiteX316" y="connsiteY316"/>
                          </a:cxn>
                          <a:cxn ang="0">
                            <a:pos x="connsiteX317" y="connsiteY317"/>
                          </a:cxn>
                          <a:cxn ang="0">
                            <a:pos x="connsiteX318" y="connsiteY318"/>
                          </a:cxn>
                          <a:cxn ang="0">
                            <a:pos x="connsiteX319" y="connsiteY319"/>
                          </a:cxn>
                          <a:cxn ang="0">
                            <a:pos x="connsiteX320" y="connsiteY320"/>
                          </a:cxn>
                          <a:cxn ang="0">
                            <a:pos x="connsiteX321" y="connsiteY321"/>
                          </a:cxn>
                          <a:cxn ang="0">
                            <a:pos x="connsiteX322" y="connsiteY322"/>
                          </a:cxn>
                          <a:cxn ang="0">
                            <a:pos x="connsiteX323" y="connsiteY323"/>
                          </a:cxn>
                          <a:cxn ang="0">
                            <a:pos x="connsiteX324" y="connsiteY324"/>
                          </a:cxn>
                          <a:cxn ang="0">
                            <a:pos x="connsiteX325" y="connsiteY325"/>
                          </a:cxn>
                          <a:cxn ang="0">
                            <a:pos x="connsiteX326" y="connsiteY326"/>
                          </a:cxn>
                          <a:cxn ang="0">
                            <a:pos x="connsiteX327" y="connsiteY327"/>
                          </a:cxn>
                          <a:cxn ang="0">
                            <a:pos x="connsiteX328" y="connsiteY328"/>
                          </a:cxn>
                          <a:cxn ang="0">
                            <a:pos x="connsiteX329" y="connsiteY329"/>
                          </a:cxn>
                          <a:cxn ang="0">
                            <a:pos x="connsiteX330" y="connsiteY330"/>
                          </a:cxn>
                          <a:cxn ang="0">
                            <a:pos x="connsiteX331" y="connsiteY331"/>
                          </a:cxn>
                          <a:cxn ang="0">
                            <a:pos x="connsiteX332" y="connsiteY332"/>
                          </a:cxn>
                          <a:cxn ang="0">
                            <a:pos x="connsiteX333" y="connsiteY333"/>
                          </a:cxn>
                          <a:cxn ang="0">
                            <a:pos x="connsiteX334" y="connsiteY334"/>
                          </a:cxn>
                          <a:cxn ang="0">
                            <a:pos x="connsiteX335" y="connsiteY335"/>
                          </a:cxn>
                          <a:cxn ang="0">
                            <a:pos x="connsiteX336" y="connsiteY336"/>
                          </a:cxn>
                          <a:cxn ang="0">
                            <a:pos x="connsiteX337" y="connsiteY337"/>
                          </a:cxn>
                          <a:cxn ang="0">
                            <a:pos x="connsiteX338" y="connsiteY338"/>
                          </a:cxn>
                          <a:cxn ang="0">
                            <a:pos x="connsiteX339" y="connsiteY339"/>
                          </a:cxn>
                          <a:cxn ang="0">
                            <a:pos x="connsiteX340" y="connsiteY340"/>
                          </a:cxn>
                        </a:cxnLst>
                        <a:rect l="l" t="t" r="r" b="b"/>
                        <a:pathLst>
                          <a:path w="2700000" h="1518470">
                            <a:moveTo>
                              <a:pt x="2600409" y="727015"/>
                            </a:moveTo>
                            <a:lnTo>
                              <a:pt x="2557449" y="718554"/>
                            </a:lnTo>
                            <a:cubicBezTo>
                              <a:pt x="2543127" y="715950"/>
                              <a:pt x="2532064" y="708139"/>
                              <a:pt x="2532064" y="694470"/>
                            </a:cubicBezTo>
                            <a:cubicBezTo>
                              <a:pt x="2532064" y="677546"/>
                              <a:pt x="2548337" y="666480"/>
                              <a:pt x="2567210" y="666480"/>
                            </a:cubicBezTo>
                            <a:cubicBezTo>
                              <a:pt x="2597155" y="666480"/>
                              <a:pt x="2610825" y="684705"/>
                              <a:pt x="2613428" y="706186"/>
                            </a:cubicBezTo>
                            <a:lnTo>
                              <a:pt x="2695444" y="691215"/>
                            </a:lnTo>
                            <a:cubicBezTo>
                              <a:pt x="2692186" y="653462"/>
                              <a:pt x="2659642" y="594880"/>
                              <a:pt x="2565910" y="594880"/>
                            </a:cubicBezTo>
                            <a:cubicBezTo>
                              <a:pt x="2510274" y="594880"/>
                              <a:pt x="2466633" y="623455"/>
                              <a:pt x="2449489" y="663636"/>
                            </a:cubicBezTo>
                            <a:lnTo>
                              <a:pt x="2449489" y="456886"/>
                            </a:lnTo>
                            <a:lnTo>
                              <a:pt x="2351851" y="456886"/>
                            </a:lnTo>
                            <a:lnTo>
                              <a:pt x="2351851" y="630030"/>
                            </a:lnTo>
                            <a:cubicBezTo>
                              <a:pt x="2344042" y="617661"/>
                              <a:pt x="2319955" y="596832"/>
                              <a:pt x="2264630" y="596832"/>
                            </a:cubicBezTo>
                            <a:cubicBezTo>
                              <a:pt x="2187411" y="596832"/>
                              <a:pt x="2129097" y="647984"/>
                              <a:pt x="2112532" y="721584"/>
                            </a:cubicBezTo>
                            <a:cubicBezTo>
                              <a:pt x="2111352" y="652234"/>
                              <a:pt x="2074803" y="596182"/>
                              <a:pt x="1994774" y="596182"/>
                            </a:cubicBezTo>
                            <a:cubicBezTo>
                              <a:pt x="1961578" y="596182"/>
                              <a:pt x="1921872" y="611153"/>
                              <a:pt x="1904296" y="641745"/>
                            </a:cubicBezTo>
                            <a:lnTo>
                              <a:pt x="1904296" y="604643"/>
                            </a:lnTo>
                            <a:lnTo>
                              <a:pt x="1808613" y="604643"/>
                            </a:lnTo>
                            <a:lnTo>
                              <a:pt x="1808613" y="629852"/>
                            </a:lnTo>
                            <a:cubicBezTo>
                              <a:pt x="1785374" y="608757"/>
                              <a:pt x="1752932" y="594880"/>
                              <a:pt x="1710637" y="594880"/>
                            </a:cubicBezTo>
                            <a:cubicBezTo>
                              <a:pt x="1650805" y="594880"/>
                              <a:pt x="1611631" y="619137"/>
                              <a:pt x="1589832" y="648637"/>
                            </a:cubicBezTo>
                            <a:lnTo>
                              <a:pt x="1589832" y="604643"/>
                            </a:lnTo>
                            <a:cubicBezTo>
                              <a:pt x="1583322" y="602690"/>
                              <a:pt x="1573557" y="601389"/>
                              <a:pt x="1563795" y="601389"/>
                            </a:cubicBezTo>
                            <a:cubicBezTo>
                              <a:pt x="1537759" y="601389"/>
                              <a:pt x="1496753" y="611804"/>
                              <a:pt x="1479827" y="648255"/>
                            </a:cubicBezTo>
                            <a:lnTo>
                              <a:pt x="1479827" y="604643"/>
                            </a:lnTo>
                            <a:lnTo>
                              <a:pt x="1384142" y="604643"/>
                            </a:lnTo>
                            <a:lnTo>
                              <a:pt x="1384142" y="681452"/>
                            </a:lnTo>
                            <a:lnTo>
                              <a:pt x="1170846" y="681452"/>
                            </a:lnTo>
                            <a:lnTo>
                              <a:pt x="1170846" y="770631"/>
                            </a:lnTo>
                            <a:lnTo>
                              <a:pt x="1322509" y="770631"/>
                            </a:lnTo>
                            <a:cubicBezTo>
                              <a:pt x="1311445" y="819448"/>
                              <a:pt x="1260670" y="842239"/>
                              <a:pt x="1211850" y="842239"/>
                            </a:cubicBezTo>
                            <a:cubicBezTo>
                              <a:pt x="1137000" y="842239"/>
                              <a:pt x="1075813" y="792098"/>
                              <a:pt x="1075813" y="697725"/>
                            </a:cubicBezTo>
                            <a:cubicBezTo>
                              <a:pt x="1075813" y="594870"/>
                              <a:pt x="1145464" y="553209"/>
                              <a:pt x="1209246" y="553209"/>
                            </a:cubicBezTo>
                            <a:cubicBezTo>
                              <a:pt x="1262310" y="553209"/>
                              <a:pt x="1292501" y="577225"/>
                              <a:pt x="1308722" y="601386"/>
                            </a:cubicBezTo>
                            <a:lnTo>
                              <a:pt x="1401050" y="552688"/>
                            </a:lnTo>
                            <a:cubicBezTo>
                              <a:pt x="1380409" y="520544"/>
                              <a:pt x="1348007" y="490444"/>
                              <a:pt x="1301766" y="472844"/>
                            </a:cubicBezTo>
                            <a:cubicBezTo>
                              <a:pt x="1351593" y="457049"/>
                              <a:pt x="1383469" y="420180"/>
                              <a:pt x="1395188" y="378181"/>
                            </a:cubicBezTo>
                            <a:lnTo>
                              <a:pt x="1312522" y="354748"/>
                            </a:lnTo>
                            <a:cubicBezTo>
                              <a:pt x="1303411" y="380133"/>
                              <a:pt x="1283234" y="397058"/>
                              <a:pt x="1247432" y="397058"/>
                            </a:cubicBezTo>
                            <a:cubicBezTo>
                              <a:pt x="1209029" y="397058"/>
                              <a:pt x="1175831" y="371021"/>
                              <a:pt x="1173879" y="334570"/>
                            </a:cubicBezTo>
                            <a:lnTo>
                              <a:pt x="1399096" y="334570"/>
                            </a:lnTo>
                            <a:cubicBezTo>
                              <a:pt x="1399746" y="332617"/>
                              <a:pt x="1401048" y="317646"/>
                              <a:pt x="1401048" y="303976"/>
                            </a:cubicBezTo>
                            <a:cubicBezTo>
                              <a:pt x="1401048" y="262763"/>
                              <a:pt x="1391329" y="228208"/>
                              <a:pt x="1373415" y="201456"/>
                            </a:cubicBezTo>
                            <a:lnTo>
                              <a:pt x="1421661" y="201456"/>
                            </a:lnTo>
                            <a:lnTo>
                              <a:pt x="1421661" y="372973"/>
                            </a:lnTo>
                            <a:cubicBezTo>
                              <a:pt x="1421661" y="437414"/>
                              <a:pt x="1462669" y="477119"/>
                              <a:pt x="1529713" y="477119"/>
                            </a:cubicBezTo>
                            <a:cubicBezTo>
                              <a:pt x="1560958" y="477119"/>
                              <a:pt x="1577229" y="469959"/>
                              <a:pt x="1581133" y="468006"/>
                            </a:cubicBezTo>
                            <a:lnTo>
                              <a:pt x="1581133" y="408769"/>
                            </a:lnTo>
                            <a:cubicBezTo>
                              <a:pt x="1612062" y="455311"/>
                              <a:pt x="1664680" y="481025"/>
                              <a:pt x="1721263" y="481025"/>
                            </a:cubicBezTo>
                            <a:cubicBezTo>
                              <a:pt x="1803279" y="481025"/>
                              <a:pt x="1854699" y="434159"/>
                              <a:pt x="1870322" y="378181"/>
                            </a:cubicBezTo>
                            <a:lnTo>
                              <a:pt x="1787656" y="354748"/>
                            </a:lnTo>
                            <a:cubicBezTo>
                              <a:pt x="1778544" y="380133"/>
                              <a:pt x="1758365" y="397058"/>
                              <a:pt x="1722565" y="397058"/>
                            </a:cubicBezTo>
                            <a:cubicBezTo>
                              <a:pt x="1684161" y="397058"/>
                              <a:pt x="1650962" y="371021"/>
                              <a:pt x="1649010" y="334570"/>
                            </a:cubicBezTo>
                            <a:lnTo>
                              <a:pt x="1874226" y="334570"/>
                            </a:lnTo>
                            <a:cubicBezTo>
                              <a:pt x="1874878" y="332617"/>
                              <a:pt x="1876179" y="317646"/>
                              <a:pt x="1876179" y="303976"/>
                            </a:cubicBezTo>
                            <a:cubicBezTo>
                              <a:pt x="1876179" y="199830"/>
                              <a:pt x="1814342" y="137994"/>
                              <a:pt x="1714101" y="137994"/>
                            </a:cubicBezTo>
                            <a:cubicBezTo>
                              <a:pt x="1671659" y="137994"/>
                              <a:pt x="1630897" y="154980"/>
                              <a:pt x="1600942" y="185207"/>
                            </a:cubicBezTo>
                            <a:lnTo>
                              <a:pt x="1600942" y="114884"/>
                            </a:lnTo>
                            <a:lnTo>
                              <a:pt x="1519298" y="114884"/>
                            </a:lnTo>
                            <a:lnTo>
                              <a:pt x="1519298" y="14375"/>
                            </a:lnTo>
                            <a:lnTo>
                              <a:pt x="1430774" y="14375"/>
                            </a:lnTo>
                            <a:lnTo>
                              <a:pt x="1430774" y="62161"/>
                            </a:lnTo>
                            <a:cubicBezTo>
                              <a:pt x="1430774" y="92102"/>
                              <a:pt x="1414501" y="114884"/>
                              <a:pt x="1380652" y="114884"/>
                            </a:cubicBezTo>
                            <a:lnTo>
                              <a:pt x="1358644" y="114884"/>
                            </a:lnTo>
                            <a:lnTo>
                              <a:pt x="1358644" y="183053"/>
                            </a:lnTo>
                            <a:cubicBezTo>
                              <a:pt x="1330621" y="153875"/>
                              <a:pt x="1289731" y="137994"/>
                              <a:pt x="1238970" y="137994"/>
                            </a:cubicBezTo>
                            <a:cubicBezTo>
                              <a:pt x="1167422" y="137994"/>
                              <a:pt x="1100638" y="186223"/>
                              <a:pt x="1082436" y="264915"/>
                            </a:cubicBezTo>
                            <a:lnTo>
                              <a:pt x="1082436" y="182107"/>
                            </a:lnTo>
                            <a:lnTo>
                              <a:pt x="983497" y="182107"/>
                            </a:lnTo>
                            <a:lnTo>
                              <a:pt x="983497" y="234799"/>
                            </a:lnTo>
                            <a:cubicBezTo>
                              <a:pt x="964210" y="183110"/>
                              <a:pt x="913827" y="137994"/>
                              <a:pt x="832823" y="137994"/>
                            </a:cubicBezTo>
                            <a:cubicBezTo>
                              <a:pt x="759497" y="137994"/>
                              <a:pt x="697837" y="180257"/>
                              <a:pt x="673475" y="245897"/>
                            </a:cubicBezTo>
                            <a:cubicBezTo>
                              <a:pt x="649291" y="180384"/>
                              <a:pt x="587595" y="137994"/>
                              <a:pt x="512648" y="137994"/>
                            </a:cubicBezTo>
                            <a:cubicBezTo>
                              <a:pt x="428173" y="137994"/>
                              <a:pt x="359725" y="192554"/>
                              <a:pt x="344150" y="273575"/>
                            </a:cubicBezTo>
                            <a:cubicBezTo>
                              <a:pt x="324121" y="236166"/>
                              <a:pt x="284391" y="207414"/>
                              <a:pt x="225867" y="196576"/>
                            </a:cubicBezTo>
                            <a:lnTo>
                              <a:pt x="164030" y="184860"/>
                            </a:lnTo>
                            <a:cubicBezTo>
                              <a:pt x="132136" y="179001"/>
                              <a:pt x="118466" y="162729"/>
                              <a:pt x="118466" y="140597"/>
                            </a:cubicBezTo>
                            <a:cubicBezTo>
                              <a:pt x="118466" y="115211"/>
                              <a:pt x="143201" y="91128"/>
                              <a:pt x="181605" y="91128"/>
                            </a:cubicBezTo>
                            <a:cubicBezTo>
                              <a:pt x="237582" y="91128"/>
                              <a:pt x="255158" y="127579"/>
                              <a:pt x="258411" y="149060"/>
                            </a:cubicBezTo>
                            <a:lnTo>
                              <a:pt x="350841" y="123023"/>
                            </a:lnTo>
                            <a:cubicBezTo>
                              <a:pt x="341077" y="68997"/>
                              <a:pt x="297468" y="0"/>
                              <a:pt x="182255" y="0"/>
                            </a:cubicBezTo>
                            <a:cubicBezTo>
                              <a:pt x="93731" y="0"/>
                              <a:pt x="16923" y="61186"/>
                              <a:pt x="16923" y="148408"/>
                            </a:cubicBezTo>
                            <a:cubicBezTo>
                              <a:pt x="16923" y="216755"/>
                              <a:pt x="64441" y="268827"/>
                              <a:pt x="142549" y="283798"/>
                            </a:cubicBezTo>
                            <a:lnTo>
                              <a:pt x="205688" y="295515"/>
                            </a:lnTo>
                            <a:cubicBezTo>
                              <a:pt x="236281" y="301372"/>
                              <a:pt x="255158" y="318296"/>
                              <a:pt x="255158" y="341730"/>
                            </a:cubicBezTo>
                            <a:cubicBezTo>
                              <a:pt x="255158" y="370369"/>
                              <a:pt x="230423" y="389897"/>
                              <a:pt x="190067" y="389897"/>
                            </a:cubicBezTo>
                            <a:cubicBezTo>
                              <a:pt x="126928" y="389897"/>
                              <a:pt x="98287" y="352795"/>
                              <a:pt x="94383" y="310486"/>
                            </a:cubicBezTo>
                            <a:lnTo>
                              <a:pt x="0" y="333267"/>
                            </a:lnTo>
                            <a:cubicBezTo>
                              <a:pt x="6510" y="398359"/>
                              <a:pt x="61187" y="481025"/>
                              <a:pt x="188765" y="481025"/>
                            </a:cubicBezTo>
                            <a:cubicBezTo>
                              <a:pt x="210210" y="481025"/>
                              <a:pt x="229746" y="478199"/>
                              <a:pt x="247348" y="473164"/>
                            </a:cubicBezTo>
                            <a:lnTo>
                              <a:pt x="247348" y="630030"/>
                            </a:lnTo>
                            <a:cubicBezTo>
                              <a:pt x="239539" y="617661"/>
                              <a:pt x="215452" y="596832"/>
                              <a:pt x="160126" y="596832"/>
                            </a:cubicBezTo>
                            <a:cubicBezTo>
                              <a:pt x="68347" y="596832"/>
                              <a:pt x="3254" y="669084"/>
                              <a:pt x="3254" y="765419"/>
                            </a:cubicBezTo>
                            <a:cubicBezTo>
                              <a:pt x="3254" y="840944"/>
                              <a:pt x="42956" y="899588"/>
                              <a:pt x="101875" y="923537"/>
                            </a:cubicBezTo>
                            <a:lnTo>
                              <a:pt x="33196" y="923537"/>
                            </a:lnTo>
                            <a:lnTo>
                              <a:pt x="33196" y="1385034"/>
                            </a:lnTo>
                            <a:lnTo>
                              <a:pt x="136041" y="1385034"/>
                            </a:lnTo>
                            <a:lnTo>
                              <a:pt x="136041" y="1225559"/>
                            </a:lnTo>
                            <a:lnTo>
                              <a:pt x="229129" y="1225559"/>
                            </a:lnTo>
                            <a:cubicBezTo>
                              <a:pt x="300170" y="1225559"/>
                              <a:pt x="354353" y="1188712"/>
                              <a:pt x="376440" y="1132904"/>
                            </a:cubicBezTo>
                            <a:lnTo>
                              <a:pt x="376440" y="1385034"/>
                            </a:lnTo>
                            <a:lnTo>
                              <a:pt x="475379" y="1385034"/>
                            </a:lnTo>
                            <a:lnTo>
                              <a:pt x="475379" y="1243786"/>
                            </a:lnTo>
                            <a:cubicBezTo>
                              <a:pt x="475379" y="1179345"/>
                              <a:pt x="511180" y="1155912"/>
                              <a:pt x="550886" y="1155912"/>
                            </a:cubicBezTo>
                            <a:cubicBezTo>
                              <a:pt x="555368" y="1155912"/>
                              <a:pt x="560004" y="1156080"/>
                              <a:pt x="564761" y="1156480"/>
                            </a:cubicBezTo>
                            <a:cubicBezTo>
                              <a:pt x="556828" y="1176579"/>
                              <a:pt x="552442" y="1198912"/>
                              <a:pt x="552442" y="1222957"/>
                            </a:cubicBezTo>
                            <a:cubicBezTo>
                              <a:pt x="552442" y="1323197"/>
                              <a:pt x="627949" y="1394797"/>
                              <a:pt x="724284" y="1394797"/>
                            </a:cubicBezTo>
                            <a:cubicBezTo>
                              <a:pt x="807589" y="1394797"/>
                              <a:pt x="874516" y="1341947"/>
                              <a:pt x="891755" y="1263522"/>
                            </a:cubicBezTo>
                            <a:lnTo>
                              <a:pt x="891755" y="1398051"/>
                            </a:lnTo>
                            <a:cubicBezTo>
                              <a:pt x="891755" y="1418229"/>
                              <a:pt x="881340" y="1431248"/>
                              <a:pt x="858559" y="1431248"/>
                            </a:cubicBezTo>
                            <a:cubicBezTo>
                              <a:pt x="843587" y="1431248"/>
                              <a:pt x="833824" y="1428645"/>
                              <a:pt x="829266" y="1427343"/>
                            </a:cubicBezTo>
                            <a:lnTo>
                              <a:pt x="829266" y="1509358"/>
                            </a:lnTo>
                            <a:cubicBezTo>
                              <a:pt x="833824" y="1511311"/>
                              <a:pt x="849445" y="1518470"/>
                              <a:pt x="883943" y="1518470"/>
                            </a:cubicBezTo>
                            <a:cubicBezTo>
                              <a:pt x="949686" y="1518470"/>
                              <a:pt x="990694" y="1473557"/>
                              <a:pt x="990694" y="1408465"/>
                            </a:cubicBezTo>
                            <a:lnTo>
                              <a:pt x="990694" y="1265378"/>
                            </a:lnTo>
                            <a:cubicBezTo>
                              <a:pt x="1008692" y="1347639"/>
                              <a:pt x="1078074" y="1394797"/>
                              <a:pt x="1154720" y="1394797"/>
                            </a:cubicBezTo>
                            <a:cubicBezTo>
                              <a:pt x="1236734" y="1394797"/>
                              <a:pt x="1288158" y="1347932"/>
                              <a:pt x="1303779" y="1291953"/>
                            </a:cubicBezTo>
                            <a:lnTo>
                              <a:pt x="1221113" y="1268520"/>
                            </a:lnTo>
                            <a:cubicBezTo>
                              <a:pt x="1211999" y="1293906"/>
                              <a:pt x="1191822" y="1310829"/>
                              <a:pt x="1156022" y="1310829"/>
                            </a:cubicBezTo>
                            <a:cubicBezTo>
                              <a:pt x="1117618" y="1310829"/>
                              <a:pt x="1084422" y="1284792"/>
                              <a:pt x="1082468" y="1248341"/>
                            </a:cubicBezTo>
                            <a:lnTo>
                              <a:pt x="1307685" y="1248341"/>
                            </a:lnTo>
                            <a:cubicBezTo>
                              <a:pt x="1308335" y="1246389"/>
                              <a:pt x="1309637" y="1231418"/>
                              <a:pt x="1309637" y="1217749"/>
                            </a:cubicBezTo>
                            <a:cubicBezTo>
                              <a:pt x="1309637" y="1176536"/>
                              <a:pt x="1299919" y="1141981"/>
                              <a:pt x="1282004" y="1115229"/>
                            </a:cubicBezTo>
                            <a:lnTo>
                              <a:pt x="1329528" y="1115229"/>
                            </a:lnTo>
                            <a:lnTo>
                              <a:pt x="1329528" y="1286745"/>
                            </a:lnTo>
                            <a:cubicBezTo>
                              <a:pt x="1329528" y="1351186"/>
                              <a:pt x="1370536" y="1390891"/>
                              <a:pt x="1437580" y="1390891"/>
                            </a:cubicBezTo>
                            <a:cubicBezTo>
                              <a:pt x="1468825" y="1390891"/>
                              <a:pt x="1485096" y="1383732"/>
                              <a:pt x="1489002" y="1381779"/>
                            </a:cubicBezTo>
                            <a:lnTo>
                              <a:pt x="1489002" y="1333518"/>
                            </a:lnTo>
                            <a:cubicBezTo>
                              <a:pt x="1506482" y="1364287"/>
                              <a:pt x="1543616" y="1394797"/>
                              <a:pt x="1612792" y="1394797"/>
                            </a:cubicBezTo>
                            <a:cubicBezTo>
                              <a:pt x="1699364" y="1394797"/>
                              <a:pt x="1741673" y="1340772"/>
                              <a:pt x="1741673" y="1285443"/>
                            </a:cubicBezTo>
                            <a:cubicBezTo>
                              <a:pt x="1741673" y="1237927"/>
                              <a:pt x="1709125" y="1197571"/>
                              <a:pt x="1642082" y="1183901"/>
                            </a:cubicBezTo>
                            <a:lnTo>
                              <a:pt x="1599122" y="1175440"/>
                            </a:lnTo>
                            <a:cubicBezTo>
                              <a:pt x="1584801" y="1172836"/>
                              <a:pt x="1573738" y="1165025"/>
                              <a:pt x="1573738" y="1151356"/>
                            </a:cubicBezTo>
                            <a:cubicBezTo>
                              <a:pt x="1573738" y="1134432"/>
                              <a:pt x="1590011" y="1123366"/>
                              <a:pt x="1608884" y="1123366"/>
                            </a:cubicBezTo>
                            <a:cubicBezTo>
                              <a:pt x="1638828" y="1123366"/>
                              <a:pt x="1652498" y="1141592"/>
                              <a:pt x="1655102" y="1163072"/>
                            </a:cubicBezTo>
                            <a:lnTo>
                              <a:pt x="1737118" y="1148101"/>
                            </a:lnTo>
                            <a:cubicBezTo>
                              <a:pt x="1733860" y="1110348"/>
                              <a:pt x="1701315" y="1051766"/>
                              <a:pt x="1607584" y="1051766"/>
                            </a:cubicBezTo>
                            <a:cubicBezTo>
                              <a:pt x="1565886" y="1051766"/>
                              <a:pt x="1530935" y="1067830"/>
                              <a:pt x="1508811" y="1092784"/>
                            </a:cubicBezTo>
                            <a:lnTo>
                              <a:pt x="1508811" y="1028657"/>
                            </a:lnTo>
                            <a:lnTo>
                              <a:pt x="1427167" y="1028657"/>
                            </a:lnTo>
                            <a:lnTo>
                              <a:pt x="1427167" y="928148"/>
                            </a:lnTo>
                            <a:lnTo>
                              <a:pt x="1483081" y="928148"/>
                            </a:lnTo>
                            <a:lnTo>
                              <a:pt x="1483081" y="786899"/>
                            </a:lnTo>
                            <a:cubicBezTo>
                              <a:pt x="1483081" y="722458"/>
                              <a:pt x="1518884" y="699026"/>
                              <a:pt x="1558590" y="699026"/>
                            </a:cubicBezTo>
                            <a:cubicBezTo>
                              <a:pt x="1561988" y="699026"/>
                              <a:pt x="1565499" y="699155"/>
                              <a:pt x="1569058" y="699368"/>
                            </a:cubicBezTo>
                            <a:cubicBezTo>
                              <a:pt x="1568942" y="700342"/>
                              <a:pt x="1568818" y="701319"/>
                              <a:pt x="1568738" y="702280"/>
                            </a:cubicBezTo>
                            <a:lnTo>
                              <a:pt x="1654658" y="719856"/>
                            </a:lnTo>
                            <a:cubicBezTo>
                              <a:pt x="1656610" y="695771"/>
                              <a:pt x="1675487" y="672339"/>
                              <a:pt x="1709985" y="672339"/>
                            </a:cubicBezTo>
                            <a:cubicBezTo>
                              <a:pt x="1741232" y="672339"/>
                              <a:pt x="1757503" y="688611"/>
                              <a:pt x="1757503" y="707487"/>
                            </a:cubicBezTo>
                            <a:cubicBezTo>
                              <a:pt x="1757503" y="718554"/>
                              <a:pt x="1751645" y="727015"/>
                              <a:pt x="1734070" y="729619"/>
                            </a:cubicBezTo>
                            <a:lnTo>
                              <a:pt x="1657914" y="741336"/>
                            </a:lnTo>
                            <a:cubicBezTo>
                              <a:pt x="1604538" y="749146"/>
                              <a:pt x="1562228" y="781691"/>
                              <a:pt x="1562228" y="838972"/>
                            </a:cubicBezTo>
                            <a:cubicBezTo>
                              <a:pt x="1562228" y="890394"/>
                              <a:pt x="1603236" y="937260"/>
                              <a:pt x="1674185" y="937260"/>
                            </a:cubicBezTo>
                            <a:cubicBezTo>
                              <a:pt x="1717145" y="937260"/>
                              <a:pt x="1748391" y="919034"/>
                              <a:pt x="1765315" y="891696"/>
                            </a:cubicBezTo>
                            <a:lnTo>
                              <a:pt x="1774142" y="928148"/>
                            </a:lnTo>
                            <a:lnTo>
                              <a:pt x="1907552" y="928148"/>
                            </a:lnTo>
                            <a:lnTo>
                              <a:pt x="1907552" y="742636"/>
                            </a:lnTo>
                            <a:cubicBezTo>
                              <a:pt x="1907552" y="710091"/>
                              <a:pt x="1928383" y="686007"/>
                              <a:pt x="1960926" y="686007"/>
                            </a:cubicBezTo>
                            <a:cubicBezTo>
                              <a:pt x="1996728" y="686007"/>
                              <a:pt x="2013651" y="710091"/>
                              <a:pt x="2013651" y="741986"/>
                            </a:cubicBezTo>
                            <a:lnTo>
                              <a:pt x="2013651" y="928148"/>
                            </a:lnTo>
                            <a:lnTo>
                              <a:pt x="2112588" y="928148"/>
                            </a:lnTo>
                            <a:lnTo>
                              <a:pt x="2112588" y="809582"/>
                            </a:lnTo>
                            <a:cubicBezTo>
                              <a:pt x="2129749" y="885162"/>
                              <a:pt x="2190922" y="935307"/>
                              <a:pt x="2267884" y="935307"/>
                            </a:cubicBezTo>
                            <a:cubicBezTo>
                              <a:pt x="2314751" y="935307"/>
                              <a:pt x="2345695" y="913576"/>
                              <a:pt x="2359097" y="890961"/>
                            </a:cubicBezTo>
                            <a:lnTo>
                              <a:pt x="2370106" y="928148"/>
                            </a:lnTo>
                            <a:lnTo>
                              <a:pt x="2452093" y="928148"/>
                            </a:lnTo>
                            <a:cubicBezTo>
                              <a:pt x="2451521" y="921847"/>
                              <a:pt x="2449941" y="904452"/>
                              <a:pt x="2449569" y="880412"/>
                            </a:cubicBezTo>
                            <a:cubicBezTo>
                              <a:pt x="2467901" y="909851"/>
                              <a:pt x="2504780" y="937911"/>
                              <a:pt x="2571118" y="937911"/>
                            </a:cubicBezTo>
                            <a:cubicBezTo>
                              <a:pt x="2657690" y="937911"/>
                              <a:pt x="2700000" y="883885"/>
                              <a:pt x="2700000" y="828557"/>
                            </a:cubicBezTo>
                            <a:cubicBezTo>
                              <a:pt x="2700000" y="781041"/>
                              <a:pt x="2667452" y="740685"/>
                              <a:pt x="2600409" y="727015"/>
                            </a:cubicBezTo>
                            <a:close/>
                            <a:moveTo>
                              <a:pt x="1715405" y="216104"/>
                            </a:moveTo>
                            <a:cubicBezTo>
                              <a:pt x="1762271" y="216104"/>
                              <a:pt x="1779194" y="246045"/>
                              <a:pt x="1780496" y="270780"/>
                            </a:cubicBezTo>
                            <a:lnTo>
                              <a:pt x="1650962" y="270780"/>
                            </a:lnTo>
                            <a:cubicBezTo>
                              <a:pt x="1652918" y="246696"/>
                              <a:pt x="1673747" y="216104"/>
                              <a:pt x="1715405" y="216104"/>
                            </a:cubicBezTo>
                            <a:close/>
                            <a:moveTo>
                              <a:pt x="1519298" y="201456"/>
                            </a:moveTo>
                            <a:lnTo>
                              <a:pt x="1586866" y="201456"/>
                            </a:lnTo>
                            <a:cubicBezTo>
                              <a:pt x="1565714" y="229490"/>
                              <a:pt x="1552677" y="265831"/>
                              <a:pt x="1552677" y="308533"/>
                            </a:cubicBezTo>
                            <a:cubicBezTo>
                              <a:pt x="1552677" y="338661"/>
                              <a:pt x="1558796" y="365322"/>
                              <a:pt x="1569514" y="388148"/>
                            </a:cubicBezTo>
                            <a:cubicBezTo>
                              <a:pt x="1565114" y="388777"/>
                              <a:pt x="1560188" y="389246"/>
                              <a:pt x="1555098" y="389246"/>
                            </a:cubicBezTo>
                            <a:cubicBezTo>
                              <a:pt x="1533617" y="389246"/>
                              <a:pt x="1519298" y="382087"/>
                              <a:pt x="1519298" y="355399"/>
                            </a:cubicBezTo>
                            <a:lnTo>
                              <a:pt x="1519298" y="201456"/>
                            </a:lnTo>
                            <a:close/>
                            <a:moveTo>
                              <a:pt x="1240272" y="216104"/>
                            </a:moveTo>
                            <a:cubicBezTo>
                              <a:pt x="1287138" y="216104"/>
                              <a:pt x="1304063" y="246045"/>
                              <a:pt x="1305365" y="270780"/>
                            </a:cubicBezTo>
                            <a:lnTo>
                              <a:pt x="1175831" y="270780"/>
                            </a:lnTo>
                            <a:cubicBezTo>
                              <a:pt x="1177785" y="246696"/>
                              <a:pt x="1198614" y="216104"/>
                              <a:pt x="1240272" y="216104"/>
                            </a:cubicBezTo>
                            <a:close/>
                            <a:moveTo>
                              <a:pt x="834777" y="229121"/>
                            </a:moveTo>
                            <a:cubicBezTo>
                              <a:pt x="873179" y="229121"/>
                              <a:pt x="892708" y="252555"/>
                              <a:pt x="899868" y="277290"/>
                            </a:cubicBezTo>
                            <a:lnTo>
                              <a:pt x="983497" y="252077"/>
                            </a:lnTo>
                            <a:lnTo>
                              <a:pt x="983497" y="366322"/>
                            </a:lnTo>
                            <a:lnTo>
                              <a:pt x="903121" y="341730"/>
                            </a:lnTo>
                            <a:cubicBezTo>
                              <a:pt x="895962" y="365813"/>
                              <a:pt x="874481" y="389897"/>
                              <a:pt x="836079" y="389897"/>
                            </a:cubicBezTo>
                            <a:cubicBezTo>
                              <a:pt x="795071" y="389897"/>
                              <a:pt x="760572" y="361258"/>
                              <a:pt x="760572" y="309835"/>
                            </a:cubicBezTo>
                            <a:cubicBezTo>
                              <a:pt x="760572" y="257762"/>
                              <a:pt x="793769" y="229121"/>
                              <a:pt x="834777" y="229121"/>
                            </a:cubicBezTo>
                            <a:close/>
                            <a:moveTo>
                              <a:pt x="512648" y="229121"/>
                            </a:moveTo>
                            <a:cubicBezTo>
                              <a:pt x="550400" y="229121"/>
                              <a:pt x="585550" y="254507"/>
                              <a:pt x="585550" y="309184"/>
                            </a:cubicBezTo>
                            <a:cubicBezTo>
                              <a:pt x="585550" y="363860"/>
                              <a:pt x="550400" y="389897"/>
                              <a:pt x="512648" y="389897"/>
                            </a:cubicBezTo>
                            <a:cubicBezTo>
                              <a:pt x="475546" y="389897"/>
                              <a:pt x="439745" y="363209"/>
                              <a:pt x="439745" y="309184"/>
                            </a:cubicBezTo>
                            <a:cubicBezTo>
                              <a:pt x="439745" y="254507"/>
                              <a:pt x="475546" y="229121"/>
                              <a:pt x="512648" y="229121"/>
                            </a:cubicBezTo>
                            <a:close/>
                            <a:moveTo>
                              <a:pt x="175748" y="686007"/>
                            </a:moveTo>
                            <a:cubicBezTo>
                              <a:pt x="214150" y="686007"/>
                              <a:pt x="248650" y="712044"/>
                              <a:pt x="248650" y="766070"/>
                            </a:cubicBezTo>
                            <a:cubicBezTo>
                              <a:pt x="248650" y="819445"/>
                              <a:pt x="214150" y="846783"/>
                              <a:pt x="175748" y="846783"/>
                            </a:cubicBezTo>
                            <a:cubicBezTo>
                              <a:pt x="137343" y="846783"/>
                              <a:pt x="102845" y="819445"/>
                              <a:pt x="102845" y="766070"/>
                            </a:cubicBezTo>
                            <a:cubicBezTo>
                              <a:pt x="102845" y="712044"/>
                              <a:pt x="137343" y="686007"/>
                              <a:pt x="175748" y="686007"/>
                            </a:cubicBezTo>
                            <a:close/>
                            <a:moveTo>
                              <a:pt x="254594" y="890961"/>
                            </a:moveTo>
                            <a:lnTo>
                              <a:pt x="265258" y="926982"/>
                            </a:lnTo>
                            <a:cubicBezTo>
                              <a:pt x="253795" y="924744"/>
                              <a:pt x="241739" y="923537"/>
                              <a:pt x="229129" y="923537"/>
                            </a:cubicBezTo>
                            <a:lnTo>
                              <a:pt x="213182" y="923537"/>
                            </a:lnTo>
                            <a:cubicBezTo>
                              <a:pt x="232137" y="914583"/>
                              <a:pt x="247209" y="901971"/>
                              <a:pt x="254594" y="890961"/>
                            </a:cubicBezTo>
                            <a:close/>
                            <a:moveTo>
                              <a:pt x="218714" y="1137036"/>
                            </a:moveTo>
                            <a:lnTo>
                              <a:pt x="136691" y="1137036"/>
                            </a:lnTo>
                            <a:lnTo>
                              <a:pt x="136691" y="1012712"/>
                            </a:lnTo>
                            <a:lnTo>
                              <a:pt x="218714" y="1012712"/>
                            </a:lnTo>
                            <a:cubicBezTo>
                              <a:pt x="257768" y="1012712"/>
                              <a:pt x="284457" y="1037771"/>
                              <a:pt x="284457" y="1074874"/>
                            </a:cubicBezTo>
                            <a:cubicBezTo>
                              <a:pt x="284457" y="1110674"/>
                              <a:pt x="257768" y="1137036"/>
                              <a:pt x="218714" y="1137036"/>
                            </a:cubicBezTo>
                            <a:close/>
                            <a:moveTo>
                              <a:pt x="724284" y="1303670"/>
                            </a:moveTo>
                            <a:cubicBezTo>
                              <a:pt x="687182" y="1303670"/>
                              <a:pt x="651382" y="1276982"/>
                              <a:pt x="651382" y="1222957"/>
                            </a:cubicBezTo>
                            <a:cubicBezTo>
                              <a:pt x="651382" y="1168279"/>
                              <a:pt x="687182" y="1142894"/>
                              <a:pt x="724284" y="1142894"/>
                            </a:cubicBezTo>
                            <a:cubicBezTo>
                              <a:pt x="762036" y="1142894"/>
                              <a:pt x="797187" y="1168279"/>
                              <a:pt x="797187" y="1222957"/>
                            </a:cubicBezTo>
                            <a:cubicBezTo>
                              <a:pt x="797187" y="1277633"/>
                              <a:pt x="762036" y="1303670"/>
                              <a:pt x="724284" y="1303670"/>
                            </a:cubicBezTo>
                            <a:close/>
                            <a:moveTo>
                              <a:pt x="1084422" y="1184552"/>
                            </a:moveTo>
                            <a:cubicBezTo>
                              <a:pt x="1086373" y="1160469"/>
                              <a:pt x="1107205" y="1129875"/>
                              <a:pt x="1148863" y="1129875"/>
                            </a:cubicBezTo>
                            <a:cubicBezTo>
                              <a:pt x="1195728" y="1129875"/>
                              <a:pt x="1212651" y="1159818"/>
                              <a:pt x="1213953" y="1184552"/>
                            </a:cubicBezTo>
                            <a:lnTo>
                              <a:pt x="1084422" y="1184552"/>
                            </a:lnTo>
                            <a:close/>
                            <a:moveTo>
                              <a:pt x="1493610" y="1115229"/>
                            </a:moveTo>
                            <a:cubicBezTo>
                              <a:pt x="1486926" y="1128651"/>
                              <a:pt x="1483260" y="1143515"/>
                              <a:pt x="1483260" y="1159167"/>
                            </a:cubicBezTo>
                            <a:cubicBezTo>
                              <a:pt x="1483260" y="1204731"/>
                              <a:pt x="1510599" y="1243786"/>
                              <a:pt x="1579595" y="1258757"/>
                            </a:cubicBezTo>
                            <a:lnTo>
                              <a:pt x="1616697" y="1267218"/>
                            </a:lnTo>
                            <a:cubicBezTo>
                              <a:pt x="1640780" y="1272426"/>
                              <a:pt x="1648590" y="1282189"/>
                              <a:pt x="1648590" y="1293906"/>
                            </a:cubicBezTo>
                            <a:cubicBezTo>
                              <a:pt x="1648590" y="1308225"/>
                              <a:pt x="1636224" y="1321895"/>
                              <a:pt x="1610840" y="1321895"/>
                            </a:cubicBezTo>
                            <a:cubicBezTo>
                              <a:pt x="1576991" y="1321895"/>
                              <a:pt x="1561368" y="1300415"/>
                              <a:pt x="1560066" y="1278284"/>
                            </a:cubicBezTo>
                            <a:lnTo>
                              <a:pt x="1476100" y="1293255"/>
                            </a:lnTo>
                            <a:cubicBezTo>
                              <a:pt x="1476298" y="1295983"/>
                              <a:pt x="1476696" y="1298903"/>
                              <a:pt x="1477259" y="1301937"/>
                            </a:cubicBezTo>
                            <a:cubicBezTo>
                              <a:pt x="1472889" y="1302556"/>
                              <a:pt x="1468009" y="1303019"/>
                              <a:pt x="1462965" y="1303019"/>
                            </a:cubicBezTo>
                            <a:cubicBezTo>
                              <a:pt x="1441486" y="1303019"/>
                              <a:pt x="1427167" y="1295858"/>
                              <a:pt x="1427167" y="1269171"/>
                            </a:cubicBezTo>
                            <a:lnTo>
                              <a:pt x="1427167" y="1115229"/>
                            </a:lnTo>
                            <a:lnTo>
                              <a:pt x="1493610" y="1115229"/>
                            </a:lnTo>
                            <a:close/>
                            <a:moveTo>
                              <a:pt x="1338641" y="928148"/>
                            </a:moveTo>
                            <a:lnTo>
                              <a:pt x="1338641" y="975932"/>
                            </a:lnTo>
                            <a:cubicBezTo>
                              <a:pt x="1338641" y="1005875"/>
                              <a:pt x="1322368" y="1028657"/>
                              <a:pt x="1288522" y="1028657"/>
                            </a:cubicBezTo>
                            <a:lnTo>
                              <a:pt x="1266511" y="1028657"/>
                            </a:lnTo>
                            <a:lnTo>
                              <a:pt x="1266511" y="1096050"/>
                            </a:lnTo>
                            <a:cubicBezTo>
                              <a:pt x="1238509" y="1067356"/>
                              <a:pt x="1197878" y="1051766"/>
                              <a:pt x="1147559" y="1051766"/>
                            </a:cubicBezTo>
                            <a:cubicBezTo>
                              <a:pt x="1075554" y="1051766"/>
                              <a:pt x="1008387" y="1100617"/>
                              <a:pt x="990694" y="1180201"/>
                            </a:cubicBezTo>
                            <a:lnTo>
                              <a:pt x="990694" y="1095879"/>
                            </a:lnTo>
                            <a:lnTo>
                              <a:pt x="891755" y="1095879"/>
                            </a:lnTo>
                            <a:lnTo>
                              <a:pt x="891755" y="1182426"/>
                            </a:lnTo>
                            <a:cubicBezTo>
                              <a:pt x="874516" y="1104136"/>
                              <a:pt x="807589" y="1051766"/>
                              <a:pt x="724284" y="1051766"/>
                            </a:cubicBezTo>
                            <a:cubicBezTo>
                              <a:pt x="664527" y="1051766"/>
                              <a:pt x="612807" y="1079082"/>
                              <a:pt x="582128" y="1123738"/>
                            </a:cubicBezTo>
                            <a:lnTo>
                              <a:pt x="582128" y="1061530"/>
                            </a:lnTo>
                            <a:cubicBezTo>
                              <a:pt x="575619" y="1059577"/>
                              <a:pt x="565855" y="1058274"/>
                              <a:pt x="556092" y="1058274"/>
                            </a:cubicBezTo>
                            <a:cubicBezTo>
                              <a:pt x="530055" y="1058274"/>
                              <a:pt x="489049" y="1068690"/>
                              <a:pt x="472124" y="1105140"/>
                            </a:cubicBezTo>
                            <a:lnTo>
                              <a:pt x="472124" y="1061530"/>
                            </a:lnTo>
                            <a:lnTo>
                              <a:pt x="386778" y="1061530"/>
                            </a:lnTo>
                            <a:cubicBezTo>
                              <a:pt x="381743" y="995133"/>
                              <a:pt x="337300" y="943407"/>
                              <a:pt x="270918" y="928148"/>
                            </a:cubicBezTo>
                            <a:lnTo>
                              <a:pt x="347589" y="928148"/>
                            </a:lnTo>
                            <a:cubicBezTo>
                              <a:pt x="346937" y="920988"/>
                              <a:pt x="344985" y="899507"/>
                              <a:pt x="344985" y="870216"/>
                            </a:cubicBezTo>
                            <a:lnTo>
                              <a:pt x="344985" y="794199"/>
                            </a:lnTo>
                            <a:cubicBezTo>
                              <a:pt x="357694" y="885287"/>
                              <a:pt x="430617" y="937911"/>
                              <a:pt x="511605" y="937911"/>
                            </a:cubicBezTo>
                            <a:cubicBezTo>
                              <a:pt x="579392" y="937911"/>
                              <a:pt x="626256" y="905884"/>
                              <a:pt x="649303" y="863170"/>
                            </a:cubicBezTo>
                            <a:cubicBezTo>
                              <a:pt x="663034" y="897794"/>
                              <a:pt x="700252" y="937911"/>
                              <a:pt x="779573" y="937911"/>
                            </a:cubicBezTo>
                            <a:cubicBezTo>
                              <a:pt x="866145" y="937911"/>
                              <a:pt x="908455" y="883885"/>
                              <a:pt x="908455" y="828557"/>
                            </a:cubicBezTo>
                            <a:cubicBezTo>
                              <a:pt x="908455" y="781041"/>
                              <a:pt x="875909" y="740685"/>
                              <a:pt x="808866" y="727015"/>
                            </a:cubicBezTo>
                            <a:lnTo>
                              <a:pt x="765904" y="718554"/>
                            </a:lnTo>
                            <a:cubicBezTo>
                              <a:pt x="751585" y="715950"/>
                              <a:pt x="740519" y="708139"/>
                              <a:pt x="740519" y="694470"/>
                            </a:cubicBezTo>
                            <a:cubicBezTo>
                              <a:pt x="740519" y="677546"/>
                              <a:pt x="756793" y="666480"/>
                              <a:pt x="775668" y="666480"/>
                            </a:cubicBezTo>
                            <a:cubicBezTo>
                              <a:pt x="805610" y="666480"/>
                              <a:pt x="819280" y="684705"/>
                              <a:pt x="821883" y="706186"/>
                            </a:cubicBezTo>
                            <a:lnTo>
                              <a:pt x="903900" y="691215"/>
                            </a:lnTo>
                            <a:cubicBezTo>
                              <a:pt x="900644" y="653462"/>
                              <a:pt x="868097" y="594880"/>
                              <a:pt x="774366" y="594880"/>
                            </a:cubicBezTo>
                            <a:cubicBezTo>
                              <a:pt x="710278" y="594880"/>
                              <a:pt x="662100" y="632789"/>
                              <a:pt x="652023" y="682692"/>
                            </a:cubicBezTo>
                            <a:cubicBezTo>
                              <a:pt x="628203" y="626543"/>
                              <a:pt x="576159" y="594880"/>
                              <a:pt x="504445" y="594880"/>
                            </a:cubicBezTo>
                            <a:cubicBezTo>
                              <a:pt x="428308" y="594880"/>
                              <a:pt x="357525" y="649470"/>
                              <a:pt x="344985" y="737293"/>
                            </a:cubicBezTo>
                            <a:lnTo>
                              <a:pt x="344985" y="456886"/>
                            </a:lnTo>
                            <a:lnTo>
                              <a:pt x="286089" y="456886"/>
                            </a:lnTo>
                            <a:cubicBezTo>
                              <a:pt x="320061" y="437300"/>
                              <a:pt x="342748" y="407736"/>
                              <a:pt x="353007" y="375450"/>
                            </a:cubicBezTo>
                            <a:cubicBezTo>
                              <a:pt x="378077" y="439496"/>
                              <a:pt x="439304" y="481025"/>
                              <a:pt x="512648" y="481025"/>
                            </a:cubicBezTo>
                            <a:cubicBezTo>
                              <a:pt x="587563" y="481025"/>
                              <a:pt x="649236" y="438280"/>
                              <a:pt x="673443" y="372639"/>
                            </a:cubicBezTo>
                            <a:cubicBezTo>
                              <a:pt x="698182" y="438428"/>
                              <a:pt x="761449" y="481025"/>
                              <a:pt x="836079" y="481025"/>
                            </a:cubicBezTo>
                            <a:cubicBezTo>
                              <a:pt x="912262" y="481025"/>
                              <a:pt x="962723" y="437672"/>
                              <a:pt x="983497" y="388675"/>
                            </a:cubicBezTo>
                            <a:lnTo>
                              <a:pt x="983497" y="471261"/>
                            </a:lnTo>
                            <a:lnTo>
                              <a:pt x="1082436" y="471261"/>
                            </a:lnTo>
                            <a:lnTo>
                              <a:pt x="1082436" y="353121"/>
                            </a:lnTo>
                            <a:cubicBezTo>
                              <a:pt x="1093832" y="403178"/>
                              <a:pt x="1124353" y="440047"/>
                              <a:pt x="1163916" y="461009"/>
                            </a:cubicBezTo>
                            <a:cubicBezTo>
                              <a:pt x="1054374" y="481074"/>
                              <a:pt x="970364" y="573184"/>
                              <a:pt x="970364" y="697725"/>
                            </a:cubicBezTo>
                            <a:cubicBezTo>
                              <a:pt x="970364" y="839642"/>
                              <a:pt x="1075813" y="937911"/>
                              <a:pt x="1211850" y="937911"/>
                            </a:cubicBezTo>
                            <a:cubicBezTo>
                              <a:pt x="1287910" y="937911"/>
                              <a:pt x="1346497" y="902624"/>
                              <a:pt x="1384142" y="852837"/>
                            </a:cubicBezTo>
                            <a:lnTo>
                              <a:pt x="1384142" y="928148"/>
                            </a:lnTo>
                            <a:lnTo>
                              <a:pt x="1338641" y="928148"/>
                            </a:lnTo>
                            <a:close/>
                            <a:moveTo>
                              <a:pt x="664569" y="791456"/>
                            </a:moveTo>
                            <a:cubicBezTo>
                              <a:pt x="665221" y="789502"/>
                              <a:pt x="666958" y="769566"/>
                              <a:pt x="666433" y="756104"/>
                            </a:cubicBezTo>
                            <a:cubicBezTo>
                              <a:pt x="681352" y="776999"/>
                              <a:pt x="707094" y="793347"/>
                              <a:pt x="746377" y="801871"/>
                            </a:cubicBezTo>
                            <a:lnTo>
                              <a:pt x="783479" y="810331"/>
                            </a:lnTo>
                            <a:cubicBezTo>
                              <a:pt x="807562" y="815539"/>
                              <a:pt x="815374" y="825302"/>
                              <a:pt x="815374" y="837019"/>
                            </a:cubicBezTo>
                            <a:cubicBezTo>
                              <a:pt x="815374" y="851339"/>
                              <a:pt x="803006" y="865008"/>
                              <a:pt x="777622" y="865008"/>
                            </a:cubicBezTo>
                            <a:cubicBezTo>
                              <a:pt x="743773" y="865008"/>
                              <a:pt x="728152" y="843529"/>
                              <a:pt x="726850" y="821397"/>
                            </a:cubicBezTo>
                            <a:lnTo>
                              <a:pt x="656617" y="833920"/>
                            </a:lnTo>
                            <a:lnTo>
                              <a:pt x="578000" y="811633"/>
                            </a:lnTo>
                            <a:cubicBezTo>
                              <a:pt x="568886" y="837019"/>
                              <a:pt x="548707" y="853943"/>
                              <a:pt x="512907" y="853943"/>
                            </a:cubicBezTo>
                            <a:cubicBezTo>
                              <a:pt x="474505" y="853943"/>
                              <a:pt x="441306" y="827906"/>
                              <a:pt x="439354" y="791456"/>
                            </a:cubicBezTo>
                            <a:lnTo>
                              <a:pt x="664569" y="791456"/>
                            </a:lnTo>
                            <a:close/>
                            <a:moveTo>
                              <a:pt x="441306" y="727665"/>
                            </a:moveTo>
                            <a:cubicBezTo>
                              <a:pt x="443260" y="703582"/>
                              <a:pt x="464089" y="672990"/>
                              <a:pt x="505747" y="672990"/>
                            </a:cubicBezTo>
                            <a:cubicBezTo>
                              <a:pt x="552613" y="672990"/>
                              <a:pt x="569538" y="702931"/>
                              <a:pt x="570838" y="727665"/>
                            </a:cubicBezTo>
                            <a:lnTo>
                              <a:pt x="441306" y="727665"/>
                            </a:lnTo>
                            <a:close/>
                            <a:moveTo>
                              <a:pt x="1757503" y="801219"/>
                            </a:moveTo>
                            <a:cubicBezTo>
                              <a:pt x="1757503" y="851339"/>
                              <a:pt x="1727560" y="865659"/>
                              <a:pt x="1698268" y="865659"/>
                            </a:cubicBezTo>
                            <a:cubicBezTo>
                              <a:pt x="1670931" y="865659"/>
                              <a:pt x="1659868" y="849387"/>
                              <a:pt x="1659868" y="832462"/>
                            </a:cubicBezTo>
                            <a:cubicBezTo>
                              <a:pt x="1659868" y="809681"/>
                              <a:pt x="1675487" y="799918"/>
                              <a:pt x="1696316" y="796663"/>
                            </a:cubicBezTo>
                            <a:lnTo>
                              <a:pt x="1757503" y="786899"/>
                            </a:lnTo>
                            <a:lnTo>
                              <a:pt x="1757503" y="801219"/>
                            </a:lnTo>
                            <a:close/>
                            <a:moveTo>
                              <a:pt x="2280253" y="846783"/>
                            </a:moveTo>
                            <a:cubicBezTo>
                              <a:pt x="2241847" y="846783"/>
                              <a:pt x="2207348" y="819445"/>
                              <a:pt x="2207348" y="766070"/>
                            </a:cubicBezTo>
                            <a:cubicBezTo>
                              <a:pt x="2207348" y="712044"/>
                              <a:pt x="2241847" y="686007"/>
                              <a:pt x="2280253" y="686007"/>
                            </a:cubicBezTo>
                            <a:cubicBezTo>
                              <a:pt x="2318653" y="686007"/>
                              <a:pt x="2353153" y="712044"/>
                              <a:pt x="2353153" y="766070"/>
                            </a:cubicBezTo>
                            <a:cubicBezTo>
                              <a:pt x="2353153" y="819445"/>
                              <a:pt x="2318653" y="846783"/>
                              <a:pt x="2280253" y="846783"/>
                            </a:cubicBezTo>
                            <a:close/>
                            <a:moveTo>
                              <a:pt x="2569166" y="865008"/>
                            </a:moveTo>
                            <a:cubicBezTo>
                              <a:pt x="2535318" y="865008"/>
                              <a:pt x="2519695" y="843529"/>
                              <a:pt x="2518393" y="821397"/>
                            </a:cubicBezTo>
                            <a:lnTo>
                              <a:pt x="2449489" y="833683"/>
                            </a:lnTo>
                            <a:lnTo>
                              <a:pt x="2449489" y="741221"/>
                            </a:lnTo>
                            <a:cubicBezTo>
                              <a:pt x="2461915" y="769188"/>
                              <a:pt x="2489731" y="791414"/>
                              <a:pt x="2537922" y="801871"/>
                            </a:cubicBezTo>
                            <a:lnTo>
                              <a:pt x="2575024" y="810331"/>
                            </a:lnTo>
                            <a:cubicBezTo>
                              <a:pt x="2599107" y="815539"/>
                              <a:pt x="2606917" y="825302"/>
                              <a:pt x="2606917" y="837019"/>
                            </a:cubicBezTo>
                            <a:cubicBezTo>
                              <a:pt x="2606917" y="851339"/>
                              <a:pt x="2594551" y="865008"/>
                              <a:pt x="2569166" y="865008"/>
                            </a:cubicBezTo>
                            <a:close/>
                            <a:moveTo>
                              <a:pt x="1082436" y="148694"/>
                            </a:moveTo>
                            <a:lnTo>
                              <a:pt x="983497" y="148694"/>
                            </a:lnTo>
                            <a:lnTo>
                              <a:pt x="983497" y="68600"/>
                            </a:lnTo>
                            <a:lnTo>
                              <a:pt x="1082436" y="68600"/>
                            </a:lnTo>
                            <a:lnTo>
                              <a:pt x="1082436" y="148694"/>
                            </a:lnTo>
                            <a:close/>
                            <a:moveTo>
                              <a:pt x="1337953" y="81315"/>
                            </a:moveTo>
                            <a:lnTo>
                              <a:pt x="1143423" y="120004"/>
                            </a:lnTo>
                            <a:lnTo>
                              <a:pt x="1143423" y="48028"/>
                            </a:lnTo>
                            <a:lnTo>
                              <a:pt x="1337953" y="9340"/>
                            </a:lnTo>
                            <a:lnTo>
                              <a:pt x="1337953" y="81315"/>
                            </a:lnTo>
                            <a:close/>
                            <a:moveTo>
                              <a:pt x="1813087" y="81315"/>
                            </a:moveTo>
                            <a:lnTo>
                              <a:pt x="1618555" y="120004"/>
                            </a:lnTo>
                            <a:lnTo>
                              <a:pt x="1618555" y="48028"/>
                            </a:lnTo>
                            <a:lnTo>
                              <a:pt x="1813087" y="9340"/>
                            </a:lnTo>
                            <a:lnTo>
                              <a:pt x="1813087" y="81315"/>
                            </a:lnTo>
                            <a:close/>
                            <a:moveTo>
                              <a:pt x="891755" y="982373"/>
                            </a:moveTo>
                            <a:lnTo>
                              <a:pt x="990694" y="982373"/>
                            </a:lnTo>
                            <a:lnTo>
                              <a:pt x="990694" y="1062465"/>
                            </a:lnTo>
                            <a:lnTo>
                              <a:pt x="891755" y="1062465"/>
                            </a:lnTo>
                            <a:lnTo>
                              <a:pt x="891755" y="982373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160195" id="Forme libre : forme 3" o:spid="_x0000_s1026" style="position:absolute;margin-left:409.15pt;margin-top:-11.05pt;width:77.45pt;height:43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00000,151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1+8Zz0AAPddAQAOAAAAZHJzL2Uyb0RvYy54bWysnWtvZrmNoL8vsP/B8McFdvrcL41UD7IJ&#10;MlggmAmQLCbz0e12dRW2yq613ZfMr5+HR9I5pN7jesnGJkC7bB2KEkVRFG/63T//+vnTzc8Pzy8f&#10;nx7f3bb/1NzePDzeP/3w8fHHd7f/529/+p/L7c3L693jD3efnh4f3t3+4+Hl9p+/++//7Xe/fPn2&#10;oXv68PTph4fnGzp5fPn2ly/vbj+8vn759ptvXu4/PHy+e/mnpy8PjzS+f3r+fPfKr88/fvPD890v&#10;9P750zdd00zf/PL0/MOX56f7h5cX/vrH1Hj73db/+/cP96//9v79y8Przad3t4ztdfvv8/bf7+W/&#10;33z3u7tvf3y++/Lh430ext1vGMXnu4+PIN27+uPd693NT88fL7r6/PH++enl6f3rP90/ff7m6f37&#10;j/cP2xyYTdtUs/nrh7svD9tcIM7Ll51ML///ur3/15//+uUvzzL0ly9/frr/vy83j09/+HD3+OPD&#10;71++QD4WVYj0zS9fXr7dP5ZfXjLYr++fPws4c7n5dSPsP3bCPvz6enPPH9elH9r29uaepnFsx2Xe&#10;+rz7tgDf//Ty+i8PT1tHdz//+eU1rcsP/Guj6g83j3efYZ/7p8fHl4+vD39nLd9//sRS/Y9vbrqp&#10;aYZmvfnlppsb+V9e1RroPzTQzLftePPhph3bZZjfgvk7oz4QjeM8DA5EGmhul3EcriPqDKK+a6bh&#10;+ow00LQOzOM6ot4gmuauba4j0kDTNA2LA9GgEU1tP3TLdUQaaG6mdpmuz2g0iNZxGByk00DT2nYe&#10;Zpg0onEaVw/pNNC4DouHdLNGBMsNi4PrNNA09fz/OukQzwd7exFpoGGcFs8arRpRz54b2+vMoIG8&#10;iFq9yzsvJgM19U3TOxhcRNpBvW4aALw+KQM1rtPSd9fXqdU7vWvbbgTqqsAzUGz0cXEIolbv9XZd&#10;h3l2bCcDxazaxTMrvdvbtRm6dXLMSkNNQzsPHjmu97sflYaammEaesda6R3fLs2C7HPMSkO5Uek9&#10;70eloaZuXUbPWuld385tM/WzY1Yayiv9Wr3vYVrUBw+zayhOKBnf1eO909LCjcpAedeq09KiHRne&#10;Ol4noIGamrbnJLg+Ky0t2mFel86xVp2GgoDd6NhXnZEWblQayk1Ave8hxNAODrboNJQbld73flQa&#10;alrawbOvOr3v23ZulsEhAw2UG5Xe935UGmpGJ+tbBwfqfd/2XTd6FPROQ7lR6X2PHodq4TiFOw21&#10;DF3XO/ZVb6RFM4+LR7IbqGmd586xr3ojLbpm7TxsYaBGdASoflVa9Hrft32zzJ1jXxmoTTA51M1e&#10;7/t24MrrWSsDNY4dGqdjVnrfM6t2nhz7qtdQw9wtXCWuE1Dv+7Zf0W4dN51eQ/Xz0i6OfdUbadGj&#10;B7rWSkP14zAPHgLqfd92AHlO4V5D9evcjB5Uet8jmPpldtx3eg3V98Pouv3qfc9arY1H5ew1lBfV&#10;YKSFMDtkv6qzG6i+gYSOfTUYadHPmFscuoWBwv7EFes6sw9GWgxdO02Om5yBcqOy0sKLSkP1c7fO&#10;Dp190Pu+HQHySHYDxT2pbR3idtD7HpWzbXvH9cBADdOC7dOxVnrf+1FpqIHjYPLMSu/7lrtmN3lm&#10;paGGpW08R+Og9327zA3qhWNfaSivuB30vm9nSMEWub6FNZRX3I5GWnAEY1+6jspAecXtaKTFNKyI&#10;JgcqDeWVgaORFsuMouUgoIFyo9L7HraYWs8hMmoor7gdjbSY26FtHDLQQnH9Wx26xWikBZbu1XPp&#10;sVDc7xvHXXjU+751ozJQLfZNz6z0vscCv2KEcHCggfKi0vvej8pADf3sUNlHve3boW9chrMayoNp&#10;MrLCi8lATZymDn1z0puei3Azcae9KgAtlHOhJiMq+nGZPGZ8C+VFpTd960ZloJa+GR2KxWRERYf5&#10;Bi31OgENlFNUTEZUNEs34AG4jkpDYcNeXY4Qs+ndqAzUguPJIZUmvenFkbg6TFkGCFO0D5Pe825M&#10;GqjrMYA5lKVJSwqMm0vn0JUMUOvkCRybh4ti4l6AeLnKEgaoGzDAOtZp1pJiRP3zXHYMkHtOWlD0&#10;A1cdx46aNVA396NHzs56x6ORLZOD9wxQu06j5wI3mw0/DeJ/ur5OBmjB5O1wWs16v2MsGzxmEQs0&#10;NKOLI+x2R6Pw8J4GWnF0OcwHsxYRrBKxBg7iaaAWHdhFPL3b+xFbrQeTBmq7vmG3X7UpzVpEIMHE&#10;GH+dITSQgxcWLR3aafWIIQszLFwQr89m0cIBs/3oiaIwQN2CxPNgMvu8Ee/0dbotBmiVEBXHnIxw&#10;2MJaHJg0EFaa2eNnXsw+X7n6O8SQAULtcAnxRQuHdegXx7lkYHoxcjksE4ve5g5RZ77v+76DBFf3&#10;EGFGx+GHTZbbu2OFNJDXJLHoLY6ptPccfgYImJaIn+tz0lvcjUkDeaMbViscGo7069QzQN7ghlVL&#10;hx7h4MCjQVjXwWN5W/U258q+eJQhA4SEHD1u5dVs8x4twDElDeNGpEVD70SkYbjTjU3vYLxVi4a2&#10;x5PqOPoqIC8qLRzcqAyQnJejQxNf9W7vOuLAHI4HA9S6UWkZ0c/cbh1yb9VAWIo7gmSuC4lV73c3&#10;Kg3kZouWcMtDyHK94Ji+zusWKoBMb3s/Mg2FJwvrr+OIwhitZjai7AF1VQWzUG0LF7ae6JpG7/5x&#10;GjBfepBpKJD5AjM5o83MusFjU7RQsH23jo5DGBevQjZ3RIE65LuFwk/HxdqFTEuBZW1nj9pMLJMa&#10;onguxKt69SjGqKDA/Mg0FDNbGkIhHci0JFhGgopd+0xDYZOE+x1KdNtoWbB0a+e5JFootHzUIMdN&#10;pzWxl25kBgoTwIoZz0FGE325LDCWQ8VtDVSOGPcg0xIEVzMh2o5NbaI2CZLgiu64jnA4KG70I9NQ&#10;sD7y20VGLUEQPIRKOE6ztjVg7l3dahFCLEc/uw4ZC8bhvnostm1rpQERRR5fcA02idfFwyNGHCDC&#10;G483kyAJtdot1y42jgebkQdiuJ0c92PMRBobMoSrqwebFiOs2wxRPBvAgLmxmahMsK2+CFUL1rV4&#10;bTyUNIGZmKnIRvJsbgvGzuEYdVDSxGaKGjh6kik4pPW6+bEZoeDHZsA6rKWuyGwTockZRVidR5ZY&#10;sH5tOIE9lDSyhMSKpnF4tAi00pTsF9jEtW5GlvixGTDsHYSUeeZmhMLUdvPqmpsBc0tlE61JFH6L&#10;f8Gxuy1Yt5Cu49ESTMAmppIO4eXBZmRJy4GPq/66tmViNttxRYn3YLNgaJ9yyXNgMxeUcSaAyyOV&#10;TbQnmxtPpudeYyI3scov4rK/frGxYNixe5RCx9yMUJiwk7r2m4n55Gzl8PCo5CZ+E+sqIVkuShq9&#10;BC+yBHQ45maEwiQBwS5KGjDUfwlNdWAzQkHuox4/B/YTLbkIJJ49ERo44zSYH5sBazgEXJdEE8sp&#10;VweEiYcnjV7ix2aEgh+bBls7Avw9QtkEdAJCgLXnam/A/MiMJPEj02BYRxaPF5tlMizCnXT1HNwG&#10;bOKmgmH5OvcPRo6M0yqRxdellgEDWY++60Bm5AFOJJ9ANvGgM4q8J9eTsFtNRmzZk29mGmxuyeJy&#10;kdFIg7lZgfOQUYORM9x70iXIPNIzm/G5Nx4NwYDNDdHqHtOPDQvF9tB4Im3YkGqMRAtPHk8C/mIF&#10;1SLj1tYj+Q0YGhNnqIMbTZAnN0RMbx7WN2CLRB55TtAqOJRBuhjEgK2EXXvc6dx+NBnx4/SeuHUL&#10;hto/4V+5vqlNqKdc8xBgDtY3YG5BbIM9V1QDT+AchhRFED8yLQpIbvUi02CE5royxuE/NUQ8W2gU&#10;Hru4AZsIVfEEf7WjliDkDfSTJ2/cgrHQq8vgP2pREECmwfxrpiXIltHtiVTgKqKo70ZmQj/9yAzY&#10;0qyjK6nbRH8S7z377hcGDGsuGr9jU5v4T7yz5PN4FEcDhg0Ase9BpnWQrqeCCFkY13WQSYP510yL&#10;AqLwyOXzHJ4m4NSPTIsC/EErCpZnZhqMyhaDy9c1aQnSjdzRXJc0A8YRQ3SYZ82MBEkFYjwz02AL&#10;VgrXNWbSosBdl6Y1YO7KNDYgdObs8ATYcVgqCSJR4B6PMnnJCopMmGbwxDRYMEruAOhYMxsWOuHc&#10;mTwntQHzI7M6iJeMNqDUTUYtCtzZCBgyFPW96XOY5BQU6V+cuh5xZcD8yLQowO2N3PcIYhNZytV4&#10;JBnuuio3awmCRkLKrUf9NmA99hPXBd6ElzIz2NGjfhswtG9J4HbMTEuQAINosJ7Mb9cF3gaZetNw&#10;yKtSfOVmEBs42g1Nx33k+uFpwNziysSO4gsaURw9yLQdxC1BTPgonrlxoUSCY2Za8PiRaVGAO99L&#10;Rg3mJ6OWIDj9ZteeNqGnW1CV56A2caQYoBBXHiJqsdNRWwET1PVdZsJJvake1CLTfC9JdR4N1USh&#10;+nFp/QNLu+S4OualxcDaEO7hYkQN5Q1KbhctBRYCAl0+eQPlDUvmSqsoP5NI4BIdBgp/8NJ74ihM&#10;NKqb5w2Um+dNcKk3aYZsSUUNPy4tASR+yJM209pI1mYlYcTBh6uWG/55aSg/b2gJMJADjdP5uvA1&#10;kanwhnNeWgL456Wh/OulJQCHihTtcMxLQ7nNLCbMlIALVG4PLi038GGJwfW6jDLBqf55GWkzYFRw&#10;6InEZKidguNx8fCGhfLOCz1I43Kul4XyrldnQlMJmKey2vX1slBeo0dnIlMJECPByoNLSxsshJQg&#10;u84bnQlM3XaKwwphobyR852JS+0IofLEE1goPy4jAdzrpaH866UlQEeSg+dqhC6juRfvb+NxTRCE&#10;ocHQU4jBuSqkKig/Mi0DMAU7kRko0lhmj5GKlGE1MzcZDRRBBF5kWnZI0SmsTdfJaKNSNz+Z43Cm&#10;NMtvmpmGIiLSySAmKtUb/c1uVEOUgM/Jc7R0JrwUT0Hv2tIGyh3XTjVVNUb/zDQU8bDd4qkCwoVN&#10;I6M6ES5RB4NoqMDMtCzwz0xDBdbMSBCCnSkR45maAUN7E//aVeWjs6VFsf9QJtSDzcgQkoQkdew6&#10;tjq0lNJwHmwWzD03G1rqpqQF82Mz8mAgsMJTRAjXtWJkDP+++FfKM2ow4lrEv3x9A1gwnGcSVuRY&#10;N30RwZm4jq5SrTYiFT0JJdCDzYiEiYJqHhcWaWeaJJhbOaQ82IxMIGHIFbSDG89gW4mjdJgzu84I&#10;BViEfHHPuhmwnpmxAI51M0KBUPrGY/AmmsLMbcbd4zlHbUSqZGw1rrkZWdKtJLx65mZDS7HEdZ4E&#10;IKoN6LlRBhPHmYOSNrR0oEi0x37aWTDObfB5sBmh4I3H62xEKncMylJ7sFlZ4ow1JORJU9ItuWxE&#10;qltOWjA/NiMU+p4iSh6F3NQi9TqNOxtZ6kemRck6j+wAz6oZkdAtpNd49AQbxuqNEKVOk15s0t9G&#10;T6xtBebHZkWCG5sBw0kq1XSvS0kTWYoKSrSQ55ZtwbxRy50pMupNS7NQhAc0GEo8U9OCxI9MQ5HF&#10;yMHtkVomtNSb/kn2seYsPzKtkviRaSjISPat59Q2EanuC4CBIoHXF9aOW1QRhAgjKflzXbMzUJQJ&#10;2lImHLyvpYgfmYYi5qclOMnDjVqIjKgjnmwcrK+KHpCR2v0ebcSElpKOiWvQQ0YjQmTRPAkrVHNX&#10;Y3QjM1B+MprQUk60mQzV6wxioALItCzAKYtjwINMQ7nPTxNZKqXZPK/88PKLor0fl5YEFE1zhX1j&#10;WVa4qLSLHcLB96b6qB+XVl3mlaBNjxA2YaUc0q4iY9TWVfPyhpIRqaagqJSIfuvhDQ2FuYGYKA8N&#10;tRQg15CkMA8uDeWflxYC5FFiS/Hg0lDeCDmu7YqGvI3jCkmyUN4Auc5ElBJcLrVTrgsOC+V9vc0E&#10;lM5E4nHxceDScsP7gBtx2oqG8zxOnkgJC+V9w40yjgoXhzMlEzzz0lDeZ9zwLSlcRC+QmuvBpaG8&#10;L7mh0Stc5AJIMqNjvTSU9zkjTDMKFw40KQDowGWgFq63nmuSCSUdG57C8+xlC+V8pI4RqXm55byB&#10;IkMTC4hDHpr4UzcuA+V9QQ6DgJoXGYxkljvWy0D5cWkJIEHvRL1f5w0TfErC/OC6+JkoUm/0AlVc&#10;FDW8BfHQWRWUFJ711FmxUJJE5Ekz60wMqTcSyUL556UlgDeaq6sDTyeX+8BEkPpxabkx4Oz0pDaQ&#10;FKzWS6qJuIpHWzA/Mi04Asg0GHtFotuuX/lMAKlkkuMEcGwxAzaIbdejjpq4U0p9965XXA2U94Uo&#10;So7oJXM/fGXA3DrioqUAjlVf8hxVW9UYMdlRxdWzZFp4BJBpMPfNyMSdkpHpNJkaMD8yLT54R9eV&#10;ZsMRpKgoqaaeVN/OBJ6Kwud5Z8ZCoVu60kMwx+oR8hCqJ1DYQi1SkNO1obUYIA6M0nCe/ayhqO9A&#10;sUwHJ5oQ0gW7j+ctVGKQFTVgeZ8XxISQEmlNnq9jXgZKAvc89Zip6KZGyDnrfDNPQ3EZINjSQ0Mt&#10;A3hAh4dZPPPSUAv55p5qWp0NPCXbyHWFMFBU1Zg8SSjUYFI0RJ0i79YzLw1FuosUoLt+iK1aAhDk&#10;yqtCHlwayi03THlTt4wyUH5cWm5Qyr/3JFQSfqEojzkAh4mHhloCjMSQD6710lA42fEqXMeFGq9G&#10;yMN0pN9fXy8L5Z0XPlaFy0tDC+XHpSWABO+6KjpQ8l4NEUFPHI6HiFoEkLfIHdhFRQ2GRMTw40Gm&#10;lQcqOvjyT3oTsUpYCq5yDzItBKR8AcW/PfyhweaVM90hO9hSiviBNdNg3powJG3/NmQazM8gWg5I&#10;tRWM4x4yajCqa7piyckRUDPrCJh1FXm3YN5gcuo5GmTemRkwbzR5b+JIpcI5eo6DjAbMPzMtCvxr&#10;ZoJW3Wtm4kix+nP18+wzA+bVqXoTR9pRsY9j2kNGLXi8ShVLpBkEfw61BT3INBha1eRJo0A4/TZk&#10;GowqHJ3nvo5/RCOTeuIePdiCee8SBP0bZBxnHrepBfNeJqjOr5FNlAP2aMIWzHub4OlnjczN+gbM&#10;zfo2htRrPSKuT42RYFypj3xVFyYTUkF5zWIWyo9L6xJ+XBpqE8OeaWk54DaKoXEoarhxaTEQwGXA&#10;3OulxQAGFpyZHrloIk55aN3zJk9v400pJjt4fC0VGAlgnpoYvNumSE8glReZBhs42h1hu9Tg1bj8&#10;RNRgKzXRHIxYhYx618uAedfLBowCxXPDjmPMgLlxablBwQ5JgfXgMmBe3rDRon5kWnJ4ecPGivqJ&#10;qCWHlzeMBPCj0mDu9dJywxvyhkqjNgpXRgLDPDyvlQ5v4CC78Dfh0vvfj0tDEc/ETdNh9MBupobo&#10;J6KG8iMzIaJuZAbqbMW+ufv2xx/+/PL63e/uvr37wD++kX/d//qY/8a/bu4ef3x329xKw5enl5tf&#10;393ePz0+vnx8ffg7itA/jl//o7kFnC6Byt18DRgNRQO3IWAkhwbuQsBIAg3ch4DZ2hp4CAGzWTXw&#10;GAJm+2ngKQTMftLAcwiYDaKBlxAwDK+B1xCwXLs1NL+HeKxmshiXydXYYI/xmVx2DXiM0+TWa8Bj&#10;vCb3WAMe4za5mRrwGL/JXdOAxzhObo8GPMZzch804DGuk6uaBuf3CNfJ5cuAx7hObmEGPMZ1kpln&#10;wGNcJ7ceAx7jOsmdM+AxrpOriQGPcZ1cUgx4jOvk2mHAY1wnNwkDHuM6UfM1OL9HuE40dwMe4zpJ&#10;+TLgMa4TrdyAx7hOFG0DHuM6ybIy4DGuE83WgMe4TpRVAx7jOsmIMuAxrhM91IDHuE50RA3O7xGu&#10;kyQkAx7jOqlYb8BjXCcpPwY8xnVSVd6Ax7hO0nIMeIzrJNHGgMe4Tmq5G/AY10kyjAGPcZ0kxRjw&#10;GNdJwooG5/cI10kKigGPcZ0URzfgMa6TPBEDHuM6Sf0w4DGukxwQAx7jOknQMOAxrpNMDQMe4zop&#10;BG7AY1wnNboNeIzrJEVCg/N7hOskf8GAx7hOEhkMeIzrJDfBgMe4TtINDHiM6ySDwIDHuE6SAgx4&#10;jOskzt+Ax7hOgvANeIzrJK7egMe4TkLlNTi/R7hOot8NeIzrJKDdgMe4TmLUDXiM6yRY3YDHuE7i&#10;zw14jOskONyAx7hOosQNeIzrJPDbgMe4TmoBG/AY10mUtQbn9wjXSeC0AY9xnYRCG/AY10lwswGP&#10;cZ2UyTXgMa6TAGQDHuM6iSk24DGuk+BiAx7jOokXNuAxrpMqsgY8xnUSn6vB+T3CdRJya8BjXCex&#10;twY8xnVSkdWAx7hOYl0NeIzrJOjVgMe4TuJYDXiM6yTI1IDHuE7iRg14jOukcqkBj3Hd9ui9hpc/&#10;RPiOeoJ2APKHWAcV68lr9bEOKuYjjj7YQcV+8qp8bAQVA8pL8bEOKhbEvRXsoGJCeQc+NoKKDQnA&#10;CHZQMaK8vB4awYXDIuyxqDmRYMDYCGpOxIsR66DmRPwYsQ5qTsSTEeug5kR8GbEOak7EmxHroOZE&#10;/BmxDmpOxKMR66DmRHwaoQ5qJ0Yb9GIQSl7JRP4QG0HNiXg2Yh3UnIhvI9ZBzYl4N2Id1JyIfyPW&#10;Qc2JeDhiHdSciI8j1kHNiXg5Yh3UnIifI9RB7dggFinYQc2J+DpiI6g5EW9HrIOaE/F3xDqoORGP&#10;R6yDmhPxecQ6qDkRr0esg5oT8XvEOqg5Ec9HrIOaE/F9hDqonR3UZAp2UHMi/o/YCGpOxAMS66Dm&#10;RHwgsQ5qTsQLEuug5kT8ILEOak7EExLroOZEfCGxDmpOxBsS66DmRPwhoQ5qB0gb9IDwgFV1OvOH&#10;2AhqTsQrEuug5kT8IrEOak7EMxLroOZEfCOxDmpOxDsS66DmRPwjsQ5qTsRDEuug5kR8JKEOaqcI&#10;hb6CHdSciJ8kNoKaE/GUxDqoORFfSayDmhPxlsQ6qDkRf0msg5oT8ZjEOqg5EZ9JrIOaE/GaxDqo&#10;ORG/SaiD2lEib1zGOqg5Ed9JrIOaE/GexDqoORH/SayDmhPxoMQ6qDkRH0qsg5oT8aLEOqg5ET9K&#10;rIOaE/GkxDqoORFfSqiD2nlCmdxgBzUn4k+JjaDmRDwqsQ5qTsSnEuug5kS8KrEOak7ErxLroOZE&#10;PCuxDmpOxLcS66DmRLwrsQ5qTsS/EuqgdqjIg32xDmpOxMcS66DmRLwssQ5qTsTPEuug5kQ8LbEO&#10;ak7E1xLroOZEvC2xDmpOxN8S66DmRDwusQ5qTsTnEulge7tN+1jkD7EOKk6UF9piHVScKM+uxTqo&#10;OFFeYIt1UHGiPJAW66DiRHn1LNZBxYld0MeyPUdmlzHGidsTY7aDGCd2Uu7BdhDkxNrHIi+KhYgo&#10;9RXMCII+lu2hL9tBkBPr1BB5lys2hZoTgz6W7ZEtO4UgJ9YJIvKSVmwKlUzsgj4WSubWyxjkxDpN&#10;RB6xCk2h9rFQvCTYQc2JQR/L9uqTWcagj2V7/8l2EOTEi4SRoI9le27JjiDIiRdJI0Efy/aWkh1B&#10;UCZeJI4EfSw8yFmxctDHsr1GZKYQ9LFsDwzZDoKnc51AIo8IhTZTnUIi7wLFOqhlYtDHQoGeahWC&#10;Ppbt3R5LxKBMrFNJSLIO0qCWiUEfS1enk8gfQqtQ+1i6oI9le6HGEDHoY+EplmoZgz6W7SUZO4Ig&#10;J9aJJV3Qx9LVqSXyh9gq1Hpi0MfS1ekl8ofYCGpODPpYujrFRP4QGkHtY5HHVWId1Kdz0MfS1Ykm&#10;8ofYCOobS9DHsr0zYlg56GPhCb1qMwV9LNuLIHYEQZlYp5zIayExItacGPSx8B5gTYMgJ9Y+Fnl2&#10;IzSFOvVEXuCIdVDLxKCPZXvkwixj0MeyvXdhOwjenesUFHnVIkaDWiYGfSzbcxN2CkFOrBNRKLsZ&#10;nELNiUEfC+8uVawc9LFsTzgYGgR9LF2dkCJ/CC1jnZIi7yjEOqj1xKCPZXvgwNIgyIl1Yoo8YxCb&#10;Qn13DvpYtucF7BSCnFinp3RBHws1RStODPpYujpFRf4QImKdpCJ1/2Md1Kdz0MfCa7g1DYIysU5V&#10;6YI+lq0AvuGDoI9lq2pvOwjKxDphRWrXx1ahlolBH8tWVN5MIehj6eq0FflDaAp14opUkY91UHNi&#10;0MeylXe3NAhyYp2+IkXcY1OoT+egj6WrU1jkD7ER1Hpi0MdCBfNqOwd9LFuZcr0K8ofIFLba47aD&#10;GCdu9cRtBzFO5OU+SwP5Q2wKlUyUQuCxDqobSx/0sWxlvS0NYqfzVqrbdhDjRGo11kSMycStNrYd&#10;QezGspXJNh0EfSxb6WvbQZAT6+JbPEoU44Pax9IHfSxb2Wk7hSAn1iW4pLZ0iJVrH4vUi451UOmJ&#10;Usw51kHNicE8lq3GsiVikBNrH4vUXw5Noc5jkeLIsQ6qu7NUPI51UMvEYB7LVorYEDHoY+nrslzy&#10;h9gUqtO5D/pYtkLAdgpBTqx9LFIkODaF6nSWyr+hDuo8lj7oY+FhpEqsB/NY+trHIn+ITaHmxKCP&#10;pb8o1BX0sfS1j0X+EJtCzYnBPJattqzhxKCPhYfM6mUMcmLtY5FasiEa1D4Wyk/rDlIN1lzD9fnh&#10;/vXm07vbT7c3r+9uX29vnt/dPt/efP/u9nuBoarr3auUfi3/vPnl3S1mIvnf7c2Hd7dkGiwDViJp&#10;//z088PfnrYvX6USLHbMZsjxHOnx4DyM48NPjwZg5HGgbNiftxeAM0D57P6n7z/e/6+H/7RAA4d/&#10;OsnmdlyTGZ+BpzGMnAi5ug3PAfF0Vp7WRWt6BjgjtIjsb5cd8zT6mDwoB9qBVx7SoNKbvxYtDxrl&#10;OJWjVdbFzM/+VtCuTDLpsAfojpZn45YszSdZl233qFZKpSf2TI8Dn862EDsjnNaR12w3nk6v/Gag&#10;8tnpKHk0t82VLqax53EeM31e+ZmyGy495mta5eGgTJyj1UkcEutzUZkDdJ/+IA/3JBE3dT2vbRu0&#10;6S2PNM+p5/95nnZ+ZdaZOAooPT2bgcpn5Wf+vGe35NSc4OcTl739QCm92qEVHMPQZOLy4huvvplZ&#10;onGtmX1YBB5OMq2Y4UG00eBo9ZGeRwSHHDl1gO6kl1fa8g184t3AFCx8tLY8IJTUKPbFeIQSX98O&#10;bdv22Y/GC8+sqplPM1PLPa04g2qTBa+ghRIDL1CX2eZW12xbOhtzBZ+zjmH+bMieGGDyyh1oWZ5c&#10;j2Ma2vnw3ZrZljVOq0pg7wHUDLwp+VVGa3nhfco3nCn4Oa+87X7IMogzRmtnXtHL5OOpZt4k06Tn&#10;vSsemE5rerkV25nqD1k8Hq0+0vPU4oJckxC9A3QnLvTmUa+0i9u1TYf33jouvCWSBjXxjMZxtH+N&#10;9BrojJanxBkR/7lU79TwYvd2Ah/jmHuOujTKhodWzaHUjgwsG8ymvdVHHFZkzv7IA3RHO6w8gJwF&#10;YNsuyXRytLIv8zkKccS1m7WOrxFHNnMBOiNO4aDMxukB2zzx62ysP194frXos6XX8jP3TkoQT1Sl&#10;3mOfz5yHu7pdei0/y9iJRSvazNnnp3yApYOn4LchLe06pCiHneRoSFP2uS0D0svyQXpaOMHurT4+&#10;gPE3DY1NctJxM49oQlvHvPLUJEPmPijVmt5EPuWD09kqUNmbyXu4d8wCsuQb2lHUsmq2zcrbClWr&#10;b7Ydx3nRGE46Xlm3JBLGeZaAwqTYbhrg9vLJvlHZip5jn8Rwyt/kc3LETVs0/MIxp8Tp2XCZf0Yi&#10;u1PQz04cXrXjDfpt+gPCvm5t5ChPrTOOod3UZPbmOdoRpTgt9sCLmClM5kDLO765guFAyH3ysh2t&#10;KwpLUhj7eWkPF5pBW2Zd9gmneaYoz6VyAmf+KZ+dj7Lpi/oAnXityCwS71fL0S4yn7dvmxShsY+S&#10;4KMhS/Wj1ck5zdrk6MoDdO+YQ2zJh0nPiZUsQ6q1X7Kfk4svpD3dJ2XWhTg8PJIPfwNUPjsnzrrO&#10;eWtwqqDVGeIIM0LkjThwib2IbKxaWhvmeM7fp2hVx+ywOYV07NPnPfftdSTWhOcEJfDfbCueacwG&#10;TtgKZddDnIEo8RzLYoAKccrPTEv1ec8Dsbujv3x2PqkDx4D6kgLj90lxU5nKdpjnNkV8762oNHOW&#10;m2iOudXHaOPUrLm87QF6dCxyKRmg2I1rStI+WnkaOd9bhgkp4aIlEn4HQjvbI0G+SpyJMkC5EC3X&#10;I7HS6zXlTWLQJyHE43uVIEVzL2FAw97qIw46ugQICAcfoPv0F06N7DvjqS+EmRkUh0xRtPwiaoYg&#10;udSxX0TNKLz5InwiokRU5BikE0kix85Fq4843ON5NOst2Yc2vOYVOxFRE0dJPhiNtLE7o7BE3lZc&#10;5LocNG+AymcW+ABa8oXoRERB7raIyksRpVuDIkqBcp1b0g354JztbbiNdChEXPcM58ztUCr7Ha3O&#10;NZnlpeK3OuYKveTLbjsOa3WmYhRb8/0cY4BkXDnUbA3EI4r7DbmsSfmZV2Ns1+2xbjYU+mfoc4Ri&#10;UfxLp+VnEbt4MPO9D/oGvp4QvcW5Uvo8ZabhwIAdKeXx7YuKyC7q3DG3vZWdiR0grYyeucVTsOcZ&#10;9eMy5Z19dAknlM/Kz5PPYbk96LZ8ZnEVIBzH2deEQYDrsuHFDobJmsbBi/ukOm6I+ZpwtPo4tZ1k&#10;N7/FqVTCnLK9GnOdZPtoeZ/eE91gMQyth3vya9qfAsKictRoLMQpPxNZ0tOeaXihr1EH2dB565Q+&#10;zwgvlsYsAnkZuOWfaoqoMOX2ehC2kB2dk2fsKtK5qM4VfCgC4ELucKfiMdk8ZQ5Ro8xNqE2whpyE&#10;BPWLFDkTDmfzZIFKpFHLeWotbCP8li0Kl/McObezhng0uuaJMbnN8ZYHZCFfP65zNkUjjcYUWb43&#10;DhzkSZUgQJPn7N3zxNtZag+SUIO+qNeTmxFqaSIftj+r3HEEL7lUPPa78Q1NuPBS3rbTIGZXWQ/8&#10;HMsemF2+OlsJ1OI2vxnDodekPOYyccwumKFTh+jUycl41jg00M9NFd1tO2I40FRBSks2tUxibdvk&#10;GN1RLlT0SQy3t7nWntyjMYdI7oClU1YbK26aJOGwKfbzaEShSaNpUU92klpSFgKnZeix+eW3ZFqS&#10;2XYHefnKwmYYTvdco31auEBpiqDHo8puAzTyAIlVUhrOb3NniFaeukzzsX3hAzlsbYZN272JI2o4&#10;qtAauXqG6gDkKJ2tA4MTLJNIDBKpDmSheTuQ6pH0Fa7SmOxOGatQM9EPE4UYNjZRhMtgl/7lq7Px&#10;sSNL4C3BZlzKDNEPruAhbzGBK0msWAYdf95dHRaL/S2PU3XLXSBddMrEYRZeIt4mwRma5WlpxKiO&#10;+a1qdDE/EnPNjrTLbjGI5irteCbEkKumuQ59rl6PwQp54liHJH160aqLPPjaEkxjUfg5W+1dCdt4&#10;HtjZLUuuRBstjkYXLURByygPyEJibrXFcjFgQEon9t44cNolDuNf7VFVy+yDMtm82gdMwCXGy9eJ&#10;+088YqjoWWG89FshG1nqjSpHo4squNZyjtwBWOZNeE32p+IXsAf13sRiDEe+uSHI2SbY4RAnWJk1&#10;y+E3ylddpOCYTJVlJNx/RBPdTgbyW13+EOJUsgEL+XaAlGUqP7MQ3j9G0xqx8WWGL1+Vn+lrjs2m&#10;iPng5yK3E7ezPKXX8jOzDvpRNrK0p5+fEpbzu6jeB1ChH8YDSLDRj721zCkIcW/FGJdjMbDF4AEt&#10;s7eI7Ch7BeSgAdoi8jyNIPg5iazzLoHKIOzQEuE0DjQabJ2av0Y8nNkqhKsT170R+iMndw4EUK2u&#10;LcSC9vmQVqCFuBjUiC7JpOcXe8se8TJnowmwqLf+43zk2MuyvcVWUWkv40i2brlfcqDUsz1aKb6w&#10;HrmIV3ew7hhjd2sVFlRFrhR5mXFb29aZpGbkyKal9nuri8iLuGze7BhT0JijTFuOZbrWK59emk5o&#10;Mf2J0f/stlJYKzGTBuqxjexJs+WzMw7UQIMoacYGuODMKvtMYoE4U9SRu4w8OJ9neLT6iMPuzicm&#10;OvRFx4R65fIW6FdYEMy2QMHBlJyIM3DH2T32dn5l1pk4CgjDHtgzRctnFjgDqXGwGSur7TJwHiQR&#10;X2K1NHEW+CULsBzJdbaEZ2jhx6ns7AO0bM/0vnqefvJ2K7SmVXy25/e/Mus0Tw1EdifCy0EcLBwL&#10;ulreGwiFysfazOyAi61TZoHsGOYcYkzoWNl3LubhoiK3+Yx5h927JpNpvySJMQMPlqIQfklc+Zlt&#10;ObjQYPJs7VpYEnGuSUBMwsk1APOih0YArdnCzgnZcykzQyGOgi2XJyIBZmb3iXxtLpt9NBIJmwv1&#10;wLgXXcMau/UKCYez2gxMbE3lhGDXI6E8NMK4CGUyjTRUoaWlcGI+8ROX6FQEAVYzSwRyKkpACwuP&#10;ZdnIIKBVc4v5tJiuLC772475gJUDKUWmHXzE0uVSRRgv2zU5aY9mXHP7OYlpIC3exeqUuRecnF37&#10;Iaihynfl58n3iMIjqKl8dz4zhYXQOIkYNFsAT28xpMCUHAKmWWzPRfE4mi9mdooZtilxkuzry67R&#10;VbOSi97K/d7y3bBwcywbAhNYMnBcYC5zzzQyUPDSnitRvjsd6Uj0arazoB5zzpgjGPkkRrA3hQwO&#10;Pdk0v0UzwNawgrCG3RkL8xryLTcPmFosjXQzeafDG+ff6ZwNLOptZcyYG9SuvIHRk8aUY74PDCIh&#10;GNLAMPniAfNIhZFdVKQYfn9R3NNJ+PXVwSiYTWuIMmwrloPHGd7JhjA8RrXL1DSPBDKe2wNOaWRg&#10;e8hryT+K4TFb2RBIvbWTcq9dxCu08cXRfMHBp5iRfYeCfNI1GjIGptS1uGvtwCbMNWXvEKrXHPn9&#10;RkUuVM97BzoiHkqnuJfLmpbvTkc6oxnl4hoci9w+rVCeMVHlGAXCeRCtdvEmUY0zjY5mH41w9u7X&#10;ngN2Z9GR8yCnOhAIiT/AWg7lzlQWj6ioOdkILjCXuWcaGSiE8H75KN+Vn0UeUa2h2MOb2PcYv7Bc&#10;Vhuk7p5Z5ST84OfcSjFVVL2fLjCnd8GBhx2HiQAdVOZKnhcQWUYUpm3lXpDr5x6tFzQ+RTtOHLOJ&#10;Gw/QAy2mm6xN0SrB+mZQ2HyybZxWueAmMWMR2d/KAkOWfPckuo9Q/qpjmCYNamNsq59wqS2SaEZb&#10;e+M+XC0hE4GPt103M+NdPJXPTkdJYAVZCBsQqQOEyZhRYrUmLjC1zggPO0okO2iqVt+acGZITTkR&#10;OyRXXHSMiykHgnPyYwg1g+IIKa2zhIwXO6udn/2tCCYFumes7Kwwc3vOl68jAeZo5daabUs4guCp&#10;U1YoxM4IxSCBX0vmyZQR7BmofHY6Ssxq+JwzEODVTsDzm5U9bLQkeRjijEfrIn7ojet8a6JBVyI7&#10;jF2SMwg7R1JdcKHkokc7cdAhoec25KPVh3YmvDxT/QDdO2Z9i48QvTmbJI9W9Ot8JqBvTslJcYG2&#10;ELswAWPNG9Mj6lYOlmxyDn6OL/9ITCmDOF1xhYPIRRQms6agLX4I7vASd6pF1EqsWrZ6H60XNDhH&#10;S4R5ZqUDtBAXJyQhUkkpuRyUaZV7TOFsi6jMOpFeAzloyUUXJ3DaCMHPF4nfK7xfBmGHlofEFVru&#10;d7JDF7J9qtwnWG7NeiYqAPqPJj1xV3M5so5WF+nl0om4yRvmomOMtkjj1IqimZzf+8LgKCrpOVxt&#10;EEUyqAu0ZdZ5noSYyxueMk8PLfGyoPS8/fkpLTE/4s3OQJJpaKhF9tWa/QUSMp3SA/ZJ0cqcN9iF&#10;0OujQIBRNM/RTjjuM1rC45ONcu94bPBlpRMO+YL32wyK60hRVY/WC1qeopWghKySHKA72pJ1ufEV&#10;OrjRK/acTGnlvrUrfxaR/S0vpOoY+S8eGCUNMGJym08H6zw0YjkxrW+keFpE95+eXh42sCP1MyFH&#10;VI+EOmyrJOFhu4/k+NB2VcA4lVAthPkOsEIquZFjrE6tgxx+eswkLhEFnxgXsslSXud2ub2VQEsD&#10;VDbF6SgJRcN2VsaRT5N9lFyf5+wkPJvDG4SxiL5CWRUEiJg8QrAPypaxZ5oSHrNkk7UBKJ9ZzAUI&#10;ps36CLYlAjoMqTnnSI5NBECVTCk2OwFUK3r8eGSbX92haNV7x3LJSxJLdUxkflphTpxckeFoRRLm&#10;IbONjouMnZ/97ZgtRrZtPoDOqa6a6hh/alpuNCXJZlFbhSHDQnWrSzAQMIiVZ49UuOj4iPbEI0Gw&#10;t0WrWvGo7RcrO7+yxmWeB9A5K7y9oanoW6r4HVzNNA+2s5gzRgxbmNoSp+xyYKcsYRxEKpaNVG9o&#10;icHMwQtmb1pE1RRVcocBKp9Z4DxKJAtR4GUc9YYWpaXshcs5vEUYi+jtDS0RBWUviSu7HNJfJyzX&#10;vhJ6zf7MUIWuMCkpc2k6o3jQNedwB0cgpEase2lnX/BrIVcikIrnJAlI4q+SaC1flZ8XX2OgOgqn&#10;lK/Kz/x1gwsuiXwTIlS+snRMMAu5FCU8HvmDa0TtSLybRKxsE7yM4sGU12T/y9F4MfsznIT8NPlo&#10;OiALxWei7bhCybnFlkYZ1QPSjYiKo/bFVXmoIIkona3OiW9J8j+2s/KSBd7gKjuzt7lSRY8e/HV1&#10;uyMKB6kgIcf3xZDEYVuCQwnOsSqyasSIhkqYOawar6FY4gUNiQ0zBR6WdVEDulw0Ncej0cULqORS&#10;GWJb7ov4M2JVxVGSeKHOh9SNsXkqSAKNKvKpAZ0Q/ogEPhov5/m27MeQkgO6jtvfVV7o8Frl5T6g&#10;yrrg1kPz2mhEdA1Kvt4vunFiu54rcpYzEi8oyC0t1wg+NSBc01hnNU6OjTLHo/GSRif8RzykRAHI&#10;ch+QZZ7YxJfMC5cDUo0YqSPz1JAX5FMDuiS8mufReDnPN3lBWC+r4OZKeZxWRW7nFUFXzrZGjA/E&#10;UOZ9Xb46XUWJfcqXWkkCrZiDMNIk9Y5AtULujb3rxovZFdx5hHgLsl/p6BCY8tXpCCUWPClumN1Q&#10;gDUrMeTy3BG3TVILTeMb9LNY3pbLUoIi6yJEBEhgbCboWwuAbUZMf8KeFqDMr/xM1NCfEySZQ98U&#10;Oeznejinn9t5ZYrLUZY0EDw+Bce+hgQHcM3dBizBEhX9dKvYdP0HBTtx7xi3EfdfuzDHoA7C7oN6&#10;i+x2fm+vm4nlYtV2oXasm+0qkQrzfmFOCR3JYGVUWN24GSRSkcibd9dpKzsjYDvQHbfEzSVP+N6x&#10;GpSESFkDsJ7p0XqxCc9mi4IjDJ149bJjtlL2MVANpB4UsXN7azBGz4DCBTZLXQ/qcgn0bI/Wy9m+&#10;KVCJjjmCYdB7xISclOuvcwZwRKZkRz1Gd0n3V0owDI4USkIU6+haZ6ZJEl2+eanmy3GfHXhELRVr&#10;sIIt3IEyTxhXkTgjgStGGaa5l6intMh6vpYjrJx5m0rlu7e3Huko6ORJ2cCGp2JlrlAYHaUYzJkn&#10;CouR5FCQ2P3SLSGFKZViJ4NpJn52D/O387S/ZSGsYdGOJBFFry2uduIa8r7fw313zLiS9rQwDl80&#10;m8xRFlehXMYpSVfEn27rghEGyZ6hyncWukDh6yrROtgHcGSYkRLkUryxUJA+LZOa5j1CzceFGhYz&#10;E1HcFjM5KyWMk9OaG6NtFo7Ki3c0+zCLObccqQfsQX5KNJXjjfJeaMEGs0Q4lwhSYgA4laT5AnOh&#10;euEIAuryzUpi+SSdKUGV705Xh8DIPWGYA4C7pxkKzWLrSEtO1HOq2rxPBLtEeQWFw6flunk60jcw&#10;EwiZWZTMLqKvLWYpeLA3S+dVM47TLLyQqrn5gkbnmHHalQDWA/aYlAqPgCSEEVvMuhnFKWkfF5gL&#10;1cvqKCgjYcp35Wf5/i2JVL77ijQTu2jxjuh4jUOYlU4yMg1AvmiKKGJG5bNTKiog+E6EiCETRp2d&#10;x48gk53IrH2pFSNXlSNmxeIqI8gDxSdBtGBiRwNVvis/z77Hu8mF0rEnyLrGYJuxYKuvOBOFvVQ8&#10;OIseEm9cCTs/IoAu+MPOM49X/MM5Reisa0KaSSBPA4PmVT0YHSbdLg3m2zxZi8qSSAOJo3OPaCyf&#10;lZ9phDoeP/g5WmqW/Vc4S+ceiFMqXWAK5+i8hYO8pVUrW0eri/gUOSFrL6/6RVAYJjsw51Z8hOma&#10;WtDiIJb02qSxkCCLPfu6xNZArCWeWwdzEnUi8SIbJo547kkCtI8DUydyP7eiAJsLDCIWF3Td6iIO&#10;g2ve7lgCXEuSCo7Cqugdl10CpzNxWJQ9wPJrfKmBTolj+RKJh30+T81Ly54I3myXIUGuKj1FEVd5&#10;ZkFISaIEOoymM8bz4t4zHvCvzQhza0m4MTBlIhY2bTcp0VWsCFKuzZxExH6WmClJ8LMj1I3EfR0F&#10;4o26XnAXbHuHJB3lnM0rm1UiCoq1B4luXVCU8yjeq0u3NoJ8T0Dfnek+ZsSunfn4slvqOJW35STe&#10;LulOZX9QK4EDf1tU7jaS33e2Tc9WAi+FRAwJOxAKBXk0O+BHL2/6XQ6IjwnZTYwUm6d4N49wpirc&#10;QBJI845cOBWsd143xmICFORlSABnPEEi21QuIwKoPFqcyEfI28V6Wo4jqUGSI4Wq7rLPxLog5DJM&#10;XfWZYeH9To0XRZ9VY7Dms4a8KPmMRIYhN5yXhZn5esqq/tF4QZUzjiNDrtxJD8jCyJiKy0tZl+We&#10;5RaVk83d1Z4lSi+LO3exZ8miz9Vz8LVXtZ7xIJbIostqreTBSGC6rPvR6KKKVOPb6+9iodh2cKHK&#10;RKGdMgkKi9mrJGZmqR8hODENSWqYe+9LlbsMieEiJTQUnMg/qUxmp7I3Sj3HxKvBeWLb4sr6RrdS&#10;NyXnQSDRpAq70gGU5CfMhJvg6TztPlQwnvLUuNDyze306zNuxsvFWbDNB3OEnKxmyGgqabKST2IV&#10;PomVy5oXeT+4tU7nc4oTu0P2m+Mak8gfhZO/yBNCsm6X1QuU3+9odPGn3IOy1eyALOwgpXqy9ZJy&#10;EDkWe2/ESZS1EQmKTQHSLpyYdYsJmG7hHD1P2BM94Y15Kl/3MVoXTsmZyf71A7JMBc87kdhlsbEU&#10;6QGpSAGOLcLCT9fT8qeCGXA47GGK5avys1yjuGoUOsc+h9lypARUKL2e8VZLSGOpKE2lIELL9Bwx&#10;Bu71AUgowj5nW1ndnLs1iNHmPP77HC3iJ6etCt2tgk+tsJK4hcqRXeT7ohyNweq+qlsiqKWAv9pH&#10;jGGvKXyp/EBMgrmzGh3TfrhQEcxXg5bZkPjNbkoXMsnwSC/fHK1UDcqB2aKVvmGXKguc2UYVnT7V&#10;0OvP3zCzlM/ettDIVTPHZUhM/55ecRhoztYe2wdZvtuu4mgjp0wvAyoCt/fUyL9sRpPoD7mOqFwf&#10;91BLi8X+lmgyETlTYkDFpmmMcIRQUnMk4VypGGmYnOovuOa2RhLl8AfJaC9ES6FVwobHnVTfBEPW&#10;VrJpX9mIYg/Igoi0ain3opiTv5TdQtanvGL3RqOENPt3oe5W7o0WJ9bIHB0tEQy2PC7OSozOaYZ7&#10;4wVVzlYCjYmTsYIs/I6zBa9FakTw2DxtDpOyBdEMCT1xrMSWy5NXj/ldZJPbdeNFhL3ouJThLypH&#10;+epsPlJjKhth2Z6VeVdShfKZT3SoFCpQ68bhTJJDmuze6KIhkQJj9nhddksRrfLEn3gObSq8aAvZ&#10;MGd2rJ1ZmW/eO2/s8vLV2/JBDYWrFPs+r9jX5YOkgmZvE6I+5ywUDkFaFp2N8xirn6EooWk5Hvlo&#10;dFFUonFz2YEDsuCUxIOSfESxbeuiomw219ZtFc0cv0bRt+hynaIS1FIyvRBH3b7Zv05SA3ax08n7&#10;RfakE4qtLoVhFZuSQ8Q1I83waHVRFU8g6kUS9QdoIatUoC3xmRT5EIuwQataqZmYIgKdaBUoQe9V&#10;QQGVwUcFTrF/GbTUKsg6DRHYmEuk9QJtWal84qpVOc39fPtzs4jls7d3lCQ+cgBkCVlCuxje19cf&#10;/+CWeyK3hMvQrY4411LH7DJ2S7cGg7cM6EX0lh7UEaFVuEPP9Gi9WAi7zdJykEkEt+WL7kV2mNT8&#10;4jhNO/ZyULo1FqqmOz4hoxrU2RK8sa52fl9hDISU1BLdVlifyFcYY5T57pu7OuU7bFDIvsxt9XlM&#10;K2p05kXvgUx5Kd7VyLoRSQHJT8uyFt4vP/NSqs8lQXaPGS+fWfoUIFwLOQcSZU8yGtQOJ3JyL1Us&#10;ZyAxZrpVIvKKZuPV94hYRo3NVlWvwofDmWtBPv8vND55WAWfbCL9hcpnWnetw7c5dMcXRwGDwhq7&#10;S+wLfniDyewqvM2lhCLsN1rxXSfzsxFfZWHTUqoLs/m+fFV+Xny9iYwsustH5Wf6WI8l9vXpSL4y&#10;aVwwJQ6Ia0gKkvjKnMnPITU+7SvkkxS/SUdQGX/5meehPqeWR7KavLmh0PL3wVAIrxihSpflZ+5a&#10;faxHXr76ypz5XPJ4NnHkmTNFlCR7Q773zFl97pizGsz1OauPY3NWPmU0JolYS8t2SOBCt8yt6Ob5&#10;2mm+L1+VnxdfE9GJPlSU6fJZ+Zk+V4MJfn46lrLS8JW8p7lpRPvDmvzx/qeX1395ePosLtyXp08f&#10;f/jTx0+ftl/uPzx8fvjDp+ebn+94pfP113J/Nl99epRnOanYBAfc3315d/v+093r9iTn45P0lAT0&#10;88vrH+9ePqSeNvgkuT9/fH14LluEof3y5eXbly9/ef7ud/Kv759++Mdfnm+en3geFB335cv9nz7S&#10;05/vXl7/cvd8t/3x54fn13/jP+8/PTGO+08fv/A26NPzf9Z/k+/e3UrL7c0vzzLQl//3093zw+3N&#10;p//9+CLVqbd6ma/bL4TgSuW1Z93yvW55/OnzH54gCuKWUW3/lO9fP5V/vn9++vzvT88//F6w0nT3&#10;eA9uBvj6XH75wyu/0/T+6fn+4fe/3/59//SZtfnz41+/3Evnm1udGf/t13+/e/5y84V/shAPv77+&#10;69NfP9x9edg+uPuZN1ITDeWD9K1APj79/qfXp/cft8aDnpnMv7x82XjhR4jx4eP9H+9e7/Tv21ff&#10;PnRPH54+/fDw/N1/AQAA//8DAFBLAwQUAAYACAAAACEArRQejOEAAAAKAQAADwAAAGRycy9kb3du&#10;cmV2LnhtbEyPy07DMBBF90j8gzVI7FonLpQQMql4tTsWfSDUnRsPSdTYjmy3Sf8es4Ll6B7de6ZY&#10;jLpjZ3K+tQYhnSbAyFRWtaZG2G2XkwyYD9Io2VlDCBfysCivrwqZKzuYNZ03oWaxxPhcIjQh9Dnn&#10;vmpISz+1PZmYfVunZYinq7lycojluuMiSeZcy9bEhUb29NpQddycNMLn2zK8rPfeXobj+8e+Xd07&#10;8dUj3t6Mz0/AAo3hD4Zf/agOZXQ62JNRnnUIWZrNIoowESIFFonHh5kAdkCY32XAy4L/f6H8AQAA&#10;//8DAFBLAQItABQABgAIAAAAIQC2gziS/gAAAOEBAAATAAAAAAAAAAAAAAAAAAAAAABbQ29udGVu&#10;dF9UeXBlc10ueG1sUEsBAi0AFAAGAAgAAAAhADj9If/WAAAAlAEAAAsAAAAAAAAAAAAAAAAALwEA&#10;AF9yZWxzLy5yZWxzUEsBAi0AFAAGAAgAAAAhADLvX7xnPQAA910BAA4AAAAAAAAAAAAAAAAALgIA&#10;AGRycy9lMm9Eb2MueG1sUEsBAi0AFAAGAAgAAAAhAK0UHozhAAAACgEAAA8AAAAAAAAAAAAAAAAA&#10;wT8AAGRycy9kb3ducmV2LnhtbFBLBQYAAAAABAAEAPMAAADPQAAAAAA=&#10;" path="m2600409,727015r-42960,-8461c2543127,715950,2532064,708139,2532064,694470v,-16924,16273,-27990,35146,-27990c2597155,666480,2610825,684705,2613428,706186r82016,-14971c2692186,653462,2659642,594880,2565910,594880v-55636,,-99277,28575,-116421,68756l2449489,456886r-97638,l2351851,630030v-7809,-12369,-31896,-33198,-87221,-33198c2187411,596832,2129097,647984,2112532,721584v-1180,-69350,-37729,-125402,-117758,-125402c1961578,596182,1921872,611153,1904296,641745r,-37102l1808613,604643r,25209c1785374,608757,1752932,594880,1710637,594880v-59832,,-99006,24257,-120805,53757l1589832,604643v-6510,-1953,-16275,-3254,-26037,-3254c1537759,601389,1496753,611804,1479827,648255r,-43612l1384142,604643r,76809l1170846,681452r,89179l1322509,770631v-11064,48817,-61839,71608,-110659,71608c1137000,842239,1075813,792098,1075813,697725v,-102855,69651,-144516,133433,-144516c1262310,553209,1292501,577225,1308722,601386r92328,-48698c1380409,520544,1348007,490444,1301766,472844v49827,-15795,81703,-52664,93422,-94663l1312522,354748v-9111,25385,-29288,42310,-65090,42310c1209029,397058,1175831,371021,1173879,334570r225217,c1399746,332617,1401048,317646,1401048,303976v,-41213,-9719,-75768,-27633,-102520l1421661,201456r,171517c1421661,437414,1462669,477119,1529713,477119v31245,,47516,-7160,51420,-9113l1581133,408769v30929,46542,83547,72256,140130,72256c1803279,481025,1854699,434159,1870322,378181r-82666,-23433c1778544,380133,1758365,397058,1722565,397058v-38404,,-71603,-26037,-73555,-62488l1874226,334570v652,-1953,1953,-16924,1953,-30594c1876179,199830,1814342,137994,1714101,137994v-42442,,-83204,16986,-113159,47213l1600942,114884r-81644,l1519298,14375r-88524,l1430774,62161v,29941,-16273,52723,-50122,52723l1358644,114884r,68169c1330621,153875,1289731,137994,1238970,137994v-71548,,-138332,48229,-156534,126921l1082436,182107r-98939,l983497,234799c964210,183110,913827,137994,832823,137994v-73326,,-134986,42263,-159348,107903c649291,180384,587595,137994,512648,137994v-84475,,-152923,54560,-168498,135581c324121,236166,284391,207414,225867,196576l164030,184860v-31894,-5859,-45564,-22131,-45564,-44263c118466,115211,143201,91128,181605,91128v55977,,73553,36451,76806,57932l350841,123023c341077,68997,297468,,182255,,93731,,16923,61186,16923,148408v,68347,47518,120419,125626,135390l205688,295515v30593,5857,49470,22781,49470,46215c255158,370369,230423,389897,190067,389897v-63139,,-91780,-37102,-95684,-79411l,333267v6510,65092,61187,147758,188765,147758c210210,481025,229746,478199,247348,473164r,156866c239539,617661,215452,596832,160126,596832,68347,596832,3254,669084,3254,765419v,75525,39702,134169,98621,158118l33196,923537r,461497l136041,1385034r,-159475l229129,1225559v71041,,125224,-36847,147311,-92655l376440,1385034r98939,l475379,1243786v,-64441,35801,-87874,75507,-87874c555368,1155912,560004,1156080,564761,1156480v-7933,20099,-12319,42432,-12319,66477c552442,1323197,627949,1394797,724284,1394797v83305,,150232,-52850,167471,-131275l891755,1398051v,20178,-10415,33197,-33196,33197c843587,1431248,833824,1428645,829266,1427343r,82015c833824,1511311,849445,1518470,883943,1518470v65743,,106751,-44913,106751,-110005l990694,1265378v17998,82261,87380,129419,164026,129419c1236734,1394797,1288158,1347932,1303779,1291953r-82666,-23433c1211999,1293906,1191822,1310829,1156022,1310829v-38404,,-71600,-26037,-73554,-62488l1307685,1248341v650,-1952,1952,-16923,1952,-30592c1309637,1176536,1299919,1141981,1282004,1115229r47524,l1329528,1286745v,64441,41008,104146,108052,104146c1468825,1390891,1485096,1383732,1489002,1381779r,-48261c1506482,1364287,1543616,1394797,1612792,1394797v86572,,128881,-54025,128881,-109354c1741673,1237927,1709125,1197571,1642082,1183901r-42960,-8461c1584801,1172836,1573738,1165025,1573738,1151356v,-16924,16273,-27990,35146,-27990c1638828,1123366,1652498,1141592,1655102,1163072r82016,-14971c1733860,1110348,1701315,1051766,1607584,1051766v-41698,,-76649,16064,-98773,41018l1508811,1028657r-81644,l1427167,928148r55914,l1483081,786899v,-64441,35803,-87873,75509,-87873c1561988,699026,1565499,699155,1569058,699368v-116,974,-240,1951,-320,2912l1654658,719856v1952,-24085,20829,-47517,55327,-47517c1741232,672339,1757503,688611,1757503,707487v,11067,-5858,19528,-23433,22132l1657914,741336v-53376,7810,-95686,40355,-95686,97636c1562228,890394,1603236,937260,1674185,937260v42960,,74206,-18226,91130,-45564l1774142,928148r133410,l1907552,742636v,-32545,20831,-56629,53374,-56629c1996728,686007,2013651,710091,2013651,741986r,186162l2112588,928148r,-118566c2129749,885162,2190922,935307,2267884,935307v46867,,77811,-21731,91213,-44346l2370106,928148r81987,c2451521,921847,2449941,904452,2449569,880412v18332,29439,55211,57499,121549,57499c2657690,937911,2700000,883885,2700000,828557v,-47516,-32548,-87872,-99591,-101542xm1715405,216104v46866,,63789,29941,65091,54676l1650962,270780v1956,-24084,22785,-54676,64443,-54676xm1519298,201456r67568,c1565714,229490,1552677,265831,1552677,308533v,30128,6119,56789,16837,79615c1565114,388777,1560188,389246,1555098,389246v-21481,,-35800,-7159,-35800,-33847l1519298,201456xm1240272,216104v46866,,63791,29941,65093,54676l1175831,270780v1954,-24084,22783,-54676,64441,-54676xm834777,229121v38402,,57931,23434,65091,48169l983497,252077r,114245l903121,341730v-7159,24083,-28640,48167,-67042,48167c795071,389897,760572,361258,760572,309835v,-52073,33197,-80714,74205,-80714xm512648,229121v37752,,72902,25386,72902,80063c585550,363860,550400,389897,512648,389897v-37102,,-72903,-26688,-72903,-80713c439745,254507,475546,229121,512648,229121xm175748,686007v38402,,72902,26037,72902,80063c248650,819445,214150,846783,175748,846783v-38405,,-72903,-27338,-72903,-80713c102845,712044,137343,686007,175748,686007xm254594,890961r10664,36021c253795,924744,241739,923537,229129,923537r-15947,c232137,914583,247209,901971,254594,890961xm218714,1137036r-82023,l136691,1012712r82023,c257768,1012712,284457,1037771,284457,1074874v,35800,-26689,62162,-65743,62162xm724284,1303670v-37102,,-72902,-26688,-72902,-80713c651382,1168279,687182,1142894,724284,1142894v37752,,72903,25385,72903,80063c797187,1277633,762036,1303670,724284,1303670xm1084422,1184552v1951,-24083,22783,-54677,64441,-54677c1195728,1129875,1212651,1159818,1213953,1184552r-129531,xm1493610,1115229v-6684,13422,-10350,28286,-10350,43938c1483260,1204731,1510599,1243786,1579595,1258757r37102,8461c1640780,1272426,1648590,1282189,1648590,1293906v,14319,-12366,27989,-37750,27989c1576991,1321895,1561368,1300415,1560066,1278284r-83966,14971c1476298,1295983,1476696,1298903,1477259,1301937v-4370,619,-9250,1082,-14294,1082c1441486,1303019,1427167,1295858,1427167,1269171r,-153942l1493610,1115229xm1338641,928148r,47784c1338641,1005875,1322368,1028657,1288522,1028657r-22011,l1266511,1096050v-28002,-28694,-68633,-44284,-118952,-44284c1075554,1051766,1008387,1100617,990694,1180201r,-84322l891755,1095879r,86547c874516,1104136,807589,1051766,724284,1051766v-59757,,-111477,27316,-142156,71972l582128,1061530v-6509,-1953,-16273,-3256,-26036,-3256c530055,1058274,489049,1068690,472124,1105140r,-43610l386778,1061530c381743,995133,337300,943407,270918,928148r76671,c346937,920988,344985,899507,344985,870216r,-76017c357694,885287,430617,937911,511605,937911v67787,,114651,-32027,137698,-74741c663034,897794,700252,937911,779573,937911v86572,,128882,-54026,128882,-109354c908455,781041,875909,740685,808866,727015r-42962,-8461c751585,715950,740519,708139,740519,694470v,-16924,16274,-27990,35149,-27990c805610,666480,819280,684705,821883,706186r82017,-14971c900644,653462,868097,594880,774366,594880v-64088,,-112266,37909,-122343,87812c628203,626543,576159,594880,504445,594880v-76137,,-146920,54590,-159460,142413l344985,456886r-58896,c320061,437300,342748,407736,353007,375450v25070,64046,86297,105575,159641,105575c587563,481025,649236,438280,673443,372639v24739,65789,88006,108386,162636,108386c912262,481025,962723,437672,983497,388675r,82586l1082436,471261r,-118140c1093832,403178,1124353,440047,1163916,461009,1054374,481074,970364,573184,970364,697725v,141917,105449,240186,241486,240186c1287910,937911,1346497,902624,1384142,852837r,75311l1338641,928148xm664569,791456v652,-1954,2389,-21890,1864,-35352c681352,776999,707094,793347,746377,801871r37102,8460c807562,815539,815374,825302,815374,837019v,14320,-12368,27989,-37752,27989c743773,865008,728152,843529,726850,821397r-70233,12523l578000,811633v-9114,25386,-29293,42310,-65093,42310c474505,853943,441306,827906,439354,791456r225215,xm441306,727665v1954,-24083,22783,-54675,64441,-54675c552613,672990,569538,702931,570838,727665r-129532,xm1757503,801219v,50120,-29943,64440,-59235,64440c1670931,865659,1659868,849387,1659868,832462v,-22781,15619,-32544,36448,-35799l1757503,786899r,14320xm2280253,846783v-38406,,-72905,-27338,-72905,-80713c2207348,712044,2241847,686007,2280253,686007v38400,,72900,26037,72900,80063c2353153,819445,2318653,846783,2280253,846783xm2569166,865008v-33848,,-49471,-21479,-50773,-43611l2449489,833683r,-92462c2461915,769188,2489731,791414,2537922,801871r37102,8460c2599107,815539,2606917,825302,2606917,837019v,14320,-12366,27989,-37751,27989xm1082436,148694r-98939,l983497,68600r98939,l1082436,148694xm1337953,81315r-194530,38689l1143423,48028,1337953,9340r,71975xm1813087,81315r-194532,38689l1618555,48028,1813087,9340r,71975xm891755,982373r98939,l990694,1062465r-98939,l891755,982373xe" fillcolor="black [3213]" stroked="f">
              <v:stroke joinstyle="miter"/>
              <v:path arrowok="t" o:connecttype="custom" o:connectlocs="947137,264090;931490,261016;922244,252267;935045,242100;951879,256523;981752,251085;934572,216091;892168,241067;892168,165965;856606,165965;856606,228860;824838,216800;769440,262117;726549,216564;693595,233115;693595,219638;658744,219638;658744,228795;623059,216091;579059,235619;579059,219638;569575,218456;538992,235480;538992,219638;504141,219638;504141,247539;426453,247539;426453,279933;481693,279933;441388,305945;391839,253450;440439,200954;476671,218455;510299,200765;474137,171761;508164,137375;478055,128863;454348,144232;427558,121533;509588,121533;510299,110420;500234,73179;517806,73179;517806,135483;557162,173314;575890,170004;575890,148486;626929,174733;681220,137375;651111,128863;627403,144232;600613,121533;682642,121533;683354,110420;624321,50127;583105,67277;583105,41732;553368,41732;553368,5222;521126,5222;521126,22580;502870,41732;494854,41732;494854,66494;451265,50127;394252,96231;394252,66151;358215,66151;358215,85291;303336,50127;245297,89323;186720,50127;125348,99377;82267,71407;59744,67151;43148,51072;66145,33102;94120,54146;127786,44688;66382,0;6164,53909;51920,103090;74917,107346;92935,124134;69227,141631;34377,112785;0,121060;68753,174733;90091,171878;90091,228860;58322,216800;1185,278040;37106,335477;12091,335477;12091,503116;49550,503116;49550,445187;83455,445187;137109,411529;137109,503116;173146,503116;173146,451808;200647,419887;205701,420093;201214,444241;263803,506663;324801,458977;324801,507845;312710,519903;302040,518485;302040,548277;321955,551587;360837,511627;360837,459651;420579,506663;474871,469304;444761,460792;421054,476161;394263,453462;476293,453462;477004,442350;466940,405109;484249,405109;484249,467412;523604,505244;542334,501934;542334,484403;587421,506663;634363,466940;598089,430054;582442,426981;573197,418232;585998,408065;602832,422488;632704,417050;585524,382056;549549,396956;549549,373662;519812,373662;519812,337151;540177,337151;540177,285842;567679,253922;571492,254047;571376,255104;602670,261489;622822,244228;640129,256996;631594,265035;603856,269292;569005,304758;609782,340461;642974,323910;646189,337151;694781,337151;694781,269764;714221,249193;733425,269528;733425,337151;769460,337151;769460,294082;826023,339752;859245,323643;863255,337151;893117,337151;892197,319811;936469,340698;983411,300975;947137,264090;624796,78500;648503,98361;601324,98361;624796,78500;553368,73179;577978,73179;565526,112075;571658,140995;566408,141394;553368,129099;553368,73179;451740,78500;475448,98361;428269,98361;451740,78500;304048,83229;327756,100726;358215,91567;358215,133067;328940,124134;304522,141631;277020,112548;304048,83229;186720,83229;213273,112312;186720,141631;160167,112312;186720,83229;64012,249193;90565,278276;64012,307595;37459,278276;64012,249193;92730,323643;96614,336728;83455,335477;77646,335477;92730,323643;79661,413030;49786,413030;49786,367869;79661,367869;103607,390450;79661,413030;263803,473561;237250,444241;263803,415158;290356,444241;263803,473561;394975,430291;418446,410429;442154,430291;394975,430291;544012,405109;540242,421070;575330,457246;588844,460319;600460,470014;586710,480181;568217,464339;537634,469777;538057,472931;532850,473324;519812,461029;519812,405109;544012,405109;487568,337151;487568,354509;469314,373662;461297,373662;461297,398142;417971,382056;360837,428710;360837,398080;324801,398080;324801,429518;263803,382056;212026,408200;212026,385603;202543,384420;171960,401444;171960,385603;140875,385603;98675,337151;126601,337151;125653,316108;125653,288494;186340,340698;236493,313548;283941,340698;330883,300975;294610,264090;278962,261016;269716,252267;282519,242100;299351,256523;329224,251085;282044,216091;237484,247989;183732,216091;125653,267823;125653,165965;104201,165965;128574,136383;186720,174733;245286,135362;304522,174733;358215,141187;358215,171186;394252,171186;394252,128272;423929,167462;353432,253450;441388,340698;504141,309795;504141,337151;487568,337151;242054,287498;242732,274656;271850,291281;285364,294354;296981,304049;283230,314216;264738,298374;239157,302923;210523,294827;186814,310196;160024,287498;242054,287498;160735,264326;184206,244465;207914,264326;160735,264326;640129,291044;618554,314452;604568,302393;617843,289389;640129,285842;640129,291044;830528,307595;803974,278276;830528,249193;857080,278276;830528,307595;935758,314216;917265,298374;892168,302837;892168,269250;924378,291281;937891,294354;949508,304049;935758,314216;394252,54013;358215,54013;358215,24919;394252,24919;394252,54013;487318,29538;416465,43592;416465,17446;487318,3393;487318,29538;660374,29538;589520,43592;589520,17446;660374,3393;660374,29538;324801,356849;360837,356849;360837,385942;324801,385942;324801,356849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="001E7491">
      <w:t xml:space="preserve">            </w:t>
    </w:r>
  </w:p>
  <w:p w14:paraId="602AEEB5" w14:textId="0C2F1567" w:rsidR="00EE606B" w:rsidRDefault="001E7491" w:rsidP="00EF41A7">
    <w:pPr>
      <w:pStyle w:val="En-tte"/>
      <w:tabs>
        <w:tab w:val="right" w:pos="9639"/>
      </w:tabs>
      <w:ind w:left="-567" w:right="-567"/>
    </w:pPr>
    <w:r>
      <w:t xml:space="preserve">                                              </w:t>
    </w:r>
  </w:p>
  <w:p w14:paraId="6A1474B0" w14:textId="77777777" w:rsidR="00EE606B" w:rsidRDefault="001E7491" w:rsidP="00EF41A7">
    <w:pPr>
      <w:pStyle w:val="En-tte"/>
      <w:tabs>
        <w:tab w:val="right" w:pos="9639"/>
      </w:tabs>
      <w:ind w:left="-567" w:right="-567"/>
    </w:pPr>
    <w:r>
      <w:t xml:space="preserve">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F70"/>
    <w:multiLevelType w:val="hybridMultilevel"/>
    <w:tmpl w:val="DA6AD4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0115"/>
    <w:multiLevelType w:val="multilevel"/>
    <w:tmpl w:val="6A2A69F0"/>
    <w:lvl w:ilvl="0">
      <w:start w:val="1"/>
      <w:numFmt w:val="bullet"/>
      <w:pStyle w:val="Retrait2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egacy w:legacy="1" w:legacySpace="144" w:legacyIndent="0"/>
      <w:lvlJc w:val="left"/>
    </w:lvl>
    <w:lvl w:ilvl="2">
      <w:start w:val="1"/>
      <w:numFmt w:val="decimal"/>
      <w:lvlText w:val="%1.%2.%3."/>
      <w:legacy w:legacy="1" w:legacySpace="144" w:legacyIndent="0"/>
      <w:lvlJc w:val="left"/>
    </w:lvl>
    <w:lvl w:ilvl="3">
      <w:start w:val="1"/>
      <w:numFmt w:val="decimal"/>
      <w:lvlText w:val="%1.%2.%3.%4."/>
      <w:legacy w:legacy="1" w:legacySpace="144" w:legacyIndent="0"/>
      <w:lvlJc w:val="left"/>
      <w:pPr>
        <w:ind w:left="907" w:firstLine="0"/>
      </w:pPr>
    </w:lvl>
    <w:lvl w:ilvl="4">
      <w:start w:val="1"/>
      <w:numFmt w:val="decimal"/>
      <w:lvlText w:val="%1.%2.%3.%4.%5."/>
      <w:legacy w:legacy="1" w:legacySpace="144" w:legacyIndent="0"/>
      <w:lvlJc w:val="left"/>
    </w:lvl>
    <w:lvl w:ilvl="5">
      <w:start w:val="1"/>
      <w:numFmt w:val="decimal"/>
      <w:lvlText w:val="%1.%2.%3.%4.%5.%6."/>
      <w:legacy w:legacy="1" w:legacySpace="144" w:legacyIndent="0"/>
      <w:lvlJc w:val="left"/>
    </w:lvl>
    <w:lvl w:ilvl="6">
      <w:start w:val="1"/>
      <w:numFmt w:val="decimal"/>
      <w:lvlText w:val="%1.%2.%3.%4.%5.%6.%7."/>
      <w:legacy w:legacy="1" w:legacySpace="144" w:legacyIndent="0"/>
      <w:lvlJc w:val="left"/>
    </w:lvl>
    <w:lvl w:ilvl="7">
      <w:start w:val="1"/>
      <w:numFmt w:val="decimal"/>
      <w:lvlText w:val="%1.%2.%3.%4.%5.%6.%7.%8."/>
      <w:legacy w:legacy="1" w:legacySpace="144" w:legacyIndent="0"/>
      <w:lvlJc w:val="left"/>
    </w:lvl>
    <w:lvl w:ilvl="8">
      <w:start w:val="1"/>
      <w:numFmt w:val="decimal"/>
      <w:lvlText w:val="%1.%2.%3.%4.%5.%6.%7.%8.%9."/>
      <w:legacy w:legacy="1" w:legacySpace="144" w:legacyIndent="0"/>
      <w:lvlJc w:val="left"/>
    </w:lvl>
  </w:abstractNum>
  <w:abstractNum w:abstractNumId="2" w15:restartNumberingAfterBreak="0">
    <w:nsid w:val="04B96ED7"/>
    <w:multiLevelType w:val="multilevel"/>
    <w:tmpl w:val="D3286302"/>
    <w:lvl w:ilvl="0">
      <w:start w:val="1"/>
      <w:numFmt w:val="decimal"/>
      <w:pStyle w:val="Retrait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DF76E4"/>
    <w:multiLevelType w:val="hybridMultilevel"/>
    <w:tmpl w:val="E140FE40"/>
    <w:lvl w:ilvl="0" w:tplc="6D469564">
      <w:start w:val="1"/>
      <w:numFmt w:val="bullet"/>
      <w:pStyle w:val="Liste"/>
      <w:lvlText w:val="¢"/>
      <w:lvlJc w:val="left"/>
      <w:pPr>
        <w:ind w:left="928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webHidden w:val="0"/>
        <w:color w:val="D22328"/>
        <w:sz w:val="20"/>
        <w:u w:val="none"/>
        <w:effect w:val="none"/>
        <w:vertAlign w:val="baseline"/>
        <w:specVanish w:val="0"/>
      </w:rPr>
    </w:lvl>
    <w:lvl w:ilvl="1" w:tplc="B25013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1AC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789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A868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B46B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767E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016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5454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F2921"/>
    <w:multiLevelType w:val="hybridMultilevel"/>
    <w:tmpl w:val="1A2E9C14"/>
    <w:lvl w:ilvl="0" w:tplc="9F82E636">
      <w:start w:val="1"/>
      <w:numFmt w:val="bullet"/>
      <w:pStyle w:val="Puce1"/>
      <w:lvlText w:val=""/>
      <w:lvlJc w:val="left"/>
      <w:pPr>
        <w:ind w:left="720" w:hanging="360"/>
      </w:pPr>
      <w:rPr>
        <w:rFonts w:ascii="Symbol" w:hAnsi="Symbol" w:hint="default"/>
        <w:color w:val="921F4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1C037BB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53900"/>
    <w:multiLevelType w:val="multilevel"/>
    <w:tmpl w:val="7A6AB3CA"/>
    <w:lvl w:ilvl="0">
      <w:start w:val="1"/>
      <w:numFmt w:val="lowerLetter"/>
      <w:pStyle w:val="Pucealpha1"/>
      <w:lvlText w:val="%1."/>
      <w:lvlJc w:val="left"/>
      <w:pPr>
        <w:ind w:left="323" w:firstLine="0"/>
      </w:pPr>
      <w:rPr>
        <w:rFonts w:hint="default"/>
      </w:rPr>
    </w:lvl>
    <w:lvl w:ilvl="1">
      <w:start w:val="1"/>
      <w:numFmt w:val="decimal"/>
      <w:pStyle w:val="Pucealpha2"/>
      <w:lvlText w:val="%1.%2."/>
      <w:lvlJc w:val="left"/>
      <w:pPr>
        <w:ind w:left="1043" w:firstLine="0"/>
      </w:pPr>
      <w:rPr>
        <w:rFonts w:hint="default"/>
      </w:rPr>
    </w:lvl>
    <w:lvl w:ilvl="2">
      <w:start w:val="1"/>
      <w:numFmt w:val="decimal"/>
      <w:pStyle w:val="Pucealpha3"/>
      <w:lvlText w:val="%1.%2.%3."/>
      <w:lvlJc w:val="left"/>
      <w:pPr>
        <w:ind w:left="1763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483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203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923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643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363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083" w:firstLine="0"/>
      </w:pPr>
      <w:rPr>
        <w:rFonts w:hint="default"/>
      </w:rPr>
    </w:lvl>
  </w:abstractNum>
  <w:abstractNum w:abstractNumId="7" w15:restartNumberingAfterBreak="0">
    <w:nsid w:val="19F45754"/>
    <w:multiLevelType w:val="singleLevel"/>
    <w:tmpl w:val="636A573C"/>
    <w:lvl w:ilvl="0">
      <w:start w:val="1"/>
      <w:numFmt w:val="bullet"/>
      <w:lvlText w:val=""/>
      <w:legacy w:legacy="1" w:legacySpace="0" w:legacyIndent="283"/>
      <w:lvlJc w:val="left"/>
      <w:pPr>
        <w:ind w:left="708" w:hanging="283"/>
      </w:pPr>
      <w:rPr>
        <w:rFonts w:ascii="Symbol" w:hAnsi="Symbol" w:hint="default"/>
      </w:rPr>
    </w:lvl>
  </w:abstractNum>
  <w:abstractNum w:abstractNumId="8" w15:restartNumberingAfterBreak="0">
    <w:nsid w:val="29931B2B"/>
    <w:multiLevelType w:val="hybridMultilevel"/>
    <w:tmpl w:val="74380F98"/>
    <w:lvl w:ilvl="0" w:tplc="B86CA9B0">
      <w:start w:val="1"/>
      <w:numFmt w:val="bullet"/>
      <w:pStyle w:val="Puce2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D46912"/>
    <w:multiLevelType w:val="hybridMultilevel"/>
    <w:tmpl w:val="415861BA"/>
    <w:lvl w:ilvl="0" w:tplc="B0F2CDB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C5306"/>
    <w:multiLevelType w:val="hybridMultilevel"/>
    <w:tmpl w:val="ECCE1AC8"/>
    <w:lvl w:ilvl="0" w:tplc="88A47B66">
      <w:start w:val="1"/>
      <w:numFmt w:val="decimal"/>
      <w:lvlText w:val="%1.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30153"/>
    <w:multiLevelType w:val="singleLevel"/>
    <w:tmpl w:val="DB40D720"/>
    <w:lvl w:ilvl="0">
      <w:start w:val="1"/>
      <w:numFmt w:val="bullet"/>
      <w:pStyle w:val="Retrai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5594B9F"/>
    <w:multiLevelType w:val="multilevel"/>
    <w:tmpl w:val="0EE24B08"/>
    <w:lvl w:ilvl="0">
      <w:start w:val="1"/>
      <w:numFmt w:val="decimal"/>
      <w:pStyle w:val="Titre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8E60D16"/>
    <w:multiLevelType w:val="singleLevel"/>
    <w:tmpl w:val="A08EFD8E"/>
    <w:lvl w:ilvl="0">
      <w:start w:val="1"/>
      <w:numFmt w:val="bullet"/>
      <w:pStyle w:val="Stylea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157A4D"/>
    <w:multiLevelType w:val="hybridMultilevel"/>
    <w:tmpl w:val="48AEC1D6"/>
    <w:lvl w:ilvl="0" w:tplc="C452239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929585940">
    <w:abstractNumId w:val="4"/>
  </w:num>
  <w:num w:numId="2" w16cid:durableId="1430855305">
    <w:abstractNumId w:val="8"/>
  </w:num>
  <w:num w:numId="3" w16cid:durableId="510876714">
    <w:abstractNumId w:val="14"/>
  </w:num>
  <w:num w:numId="4" w16cid:durableId="1186020250">
    <w:abstractNumId w:val="2"/>
  </w:num>
  <w:num w:numId="5" w16cid:durableId="270628208">
    <w:abstractNumId w:val="6"/>
  </w:num>
  <w:num w:numId="6" w16cid:durableId="1619409371">
    <w:abstractNumId w:val="12"/>
  </w:num>
  <w:num w:numId="7" w16cid:durableId="1720396374">
    <w:abstractNumId w:val="11"/>
  </w:num>
  <w:num w:numId="8" w16cid:durableId="481626200">
    <w:abstractNumId w:val="13"/>
  </w:num>
  <w:num w:numId="9" w16cid:durableId="1081366932">
    <w:abstractNumId w:val="7"/>
  </w:num>
  <w:num w:numId="10" w16cid:durableId="433744364">
    <w:abstractNumId w:val="5"/>
  </w:num>
  <w:num w:numId="11" w16cid:durableId="426584380">
    <w:abstractNumId w:val="1"/>
  </w:num>
  <w:num w:numId="12" w16cid:durableId="1253315647">
    <w:abstractNumId w:val="3"/>
  </w:num>
  <w:num w:numId="13" w16cid:durableId="892666290">
    <w:abstractNumId w:val="0"/>
  </w:num>
  <w:num w:numId="14" w16cid:durableId="1402606782">
    <w:abstractNumId w:val="10"/>
  </w:num>
  <w:num w:numId="15" w16cid:durableId="719942916">
    <w:abstractNumId w:val="4"/>
  </w:num>
  <w:num w:numId="16" w16cid:durableId="2082604254">
    <w:abstractNumId w:val="4"/>
  </w:num>
  <w:num w:numId="17" w16cid:durableId="1213617049">
    <w:abstractNumId w:val="4"/>
  </w:num>
  <w:num w:numId="18" w16cid:durableId="1703094677">
    <w:abstractNumId w:val="4"/>
  </w:num>
  <w:num w:numId="19" w16cid:durableId="1793286253">
    <w:abstractNumId w:val="4"/>
  </w:num>
  <w:num w:numId="20" w16cid:durableId="456603485">
    <w:abstractNumId w:val="4"/>
  </w:num>
  <w:num w:numId="21" w16cid:durableId="103157777">
    <w:abstractNumId w:val="4"/>
  </w:num>
  <w:num w:numId="22" w16cid:durableId="1753966767">
    <w:abstractNumId w:val="4"/>
  </w:num>
  <w:num w:numId="23" w16cid:durableId="59981844">
    <w:abstractNumId w:val="4"/>
  </w:num>
  <w:num w:numId="24" w16cid:durableId="428160008">
    <w:abstractNumId w:val="4"/>
  </w:num>
  <w:num w:numId="25" w16cid:durableId="1551723862">
    <w:abstractNumId w:val="4"/>
  </w:num>
  <w:num w:numId="26" w16cid:durableId="1143741013">
    <w:abstractNumId w:val="4"/>
  </w:num>
  <w:num w:numId="27" w16cid:durableId="1699504535">
    <w:abstractNumId w:val="4"/>
  </w:num>
  <w:num w:numId="28" w16cid:durableId="27806619">
    <w:abstractNumId w:val="6"/>
    <w:lvlOverride w:ilvl="0">
      <w:startOverride w:val="1"/>
    </w:lvlOverride>
  </w:num>
  <w:num w:numId="29" w16cid:durableId="974064848">
    <w:abstractNumId w:val="4"/>
  </w:num>
  <w:num w:numId="30" w16cid:durableId="1186486111">
    <w:abstractNumId w:val="4"/>
  </w:num>
  <w:num w:numId="31" w16cid:durableId="1774281743">
    <w:abstractNumId w:val="4"/>
  </w:num>
  <w:num w:numId="32" w16cid:durableId="184582254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BE"/>
    <w:rsid w:val="00017E8A"/>
    <w:rsid w:val="000219D0"/>
    <w:rsid w:val="000329A7"/>
    <w:rsid w:val="0005441A"/>
    <w:rsid w:val="00087761"/>
    <w:rsid w:val="00090864"/>
    <w:rsid w:val="0009164A"/>
    <w:rsid w:val="00094F20"/>
    <w:rsid w:val="000A1C80"/>
    <w:rsid w:val="000B1C51"/>
    <w:rsid w:val="000B2D52"/>
    <w:rsid w:val="000D45E8"/>
    <w:rsid w:val="000D65B1"/>
    <w:rsid w:val="000D77BF"/>
    <w:rsid w:val="000D7A46"/>
    <w:rsid w:val="000E0770"/>
    <w:rsid w:val="000E089C"/>
    <w:rsid w:val="000E4915"/>
    <w:rsid w:val="0010616A"/>
    <w:rsid w:val="00127EC0"/>
    <w:rsid w:val="00130BC2"/>
    <w:rsid w:val="001330EC"/>
    <w:rsid w:val="00156418"/>
    <w:rsid w:val="00177C69"/>
    <w:rsid w:val="00180408"/>
    <w:rsid w:val="001808A4"/>
    <w:rsid w:val="00194E01"/>
    <w:rsid w:val="001A0549"/>
    <w:rsid w:val="001C671C"/>
    <w:rsid w:val="001D435B"/>
    <w:rsid w:val="001D655A"/>
    <w:rsid w:val="001E7491"/>
    <w:rsid w:val="001F3FA7"/>
    <w:rsid w:val="002014B0"/>
    <w:rsid w:val="00203F9B"/>
    <w:rsid w:val="00222EEF"/>
    <w:rsid w:val="0022794E"/>
    <w:rsid w:val="002339EB"/>
    <w:rsid w:val="00233D36"/>
    <w:rsid w:val="00262397"/>
    <w:rsid w:val="00263816"/>
    <w:rsid w:val="0026416D"/>
    <w:rsid w:val="00265DD9"/>
    <w:rsid w:val="0028692F"/>
    <w:rsid w:val="00292EE1"/>
    <w:rsid w:val="002A080A"/>
    <w:rsid w:val="002C15A7"/>
    <w:rsid w:val="002C498B"/>
    <w:rsid w:val="002D08F5"/>
    <w:rsid w:val="00300B6C"/>
    <w:rsid w:val="003043FE"/>
    <w:rsid w:val="00316B01"/>
    <w:rsid w:val="003256F2"/>
    <w:rsid w:val="003263F8"/>
    <w:rsid w:val="00326676"/>
    <w:rsid w:val="0033178D"/>
    <w:rsid w:val="00335149"/>
    <w:rsid w:val="00342BC3"/>
    <w:rsid w:val="00352F29"/>
    <w:rsid w:val="00362596"/>
    <w:rsid w:val="00366C39"/>
    <w:rsid w:val="00374111"/>
    <w:rsid w:val="003747E0"/>
    <w:rsid w:val="00377F27"/>
    <w:rsid w:val="00383B26"/>
    <w:rsid w:val="00393AD0"/>
    <w:rsid w:val="003944F1"/>
    <w:rsid w:val="003C3C12"/>
    <w:rsid w:val="003C50ED"/>
    <w:rsid w:val="003E4DFA"/>
    <w:rsid w:val="003F43E6"/>
    <w:rsid w:val="00403C1A"/>
    <w:rsid w:val="00406AC7"/>
    <w:rsid w:val="00417BB6"/>
    <w:rsid w:val="004234EA"/>
    <w:rsid w:val="00432652"/>
    <w:rsid w:val="00461A8F"/>
    <w:rsid w:val="004772C6"/>
    <w:rsid w:val="00492575"/>
    <w:rsid w:val="004949D9"/>
    <w:rsid w:val="004A4AD3"/>
    <w:rsid w:val="004A5803"/>
    <w:rsid w:val="004C643C"/>
    <w:rsid w:val="004D0008"/>
    <w:rsid w:val="004D06F9"/>
    <w:rsid w:val="004D1B2F"/>
    <w:rsid w:val="004E0BE4"/>
    <w:rsid w:val="004E4FB0"/>
    <w:rsid w:val="004E5A46"/>
    <w:rsid w:val="00510B3D"/>
    <w:rsid w:val="00510FA8"/>
    <w:rsid w:val="00520710"/>
    <w:rsid w:val="00523388"/>
    <w:rsid w:val="005410AF"/>
    <w:rsid w:val="00552F2A"/>
    <w:rsid w:val="00570276"/>
    <w:rsid w:val="005865E7"/>
    <w:rsid w:val="005877D3"/>
    <w:rsid w:val="005A0974"/>
    <w:rsid w:val="005A195D"/>
    <w:rsid w:val="005A5E87"/>
    <w:rsid w:val="005C5493"/>
    <w:rsid w:val="005D1B82"/>
    <w:rsid w:val="005D4F35"/>
    <w:rsid w:val="005F119F"/>
    <w:rsid w:val="005F3D99"/>
    <w:rsid w:val="00606640"/>
    <w:rsid w:val="00644791"/>
    <w:rsid w:val="006534A2"/>
    <w:rsid w:val="006562A6"/>
    <w:rsid w:val="00656D31"/>
    <w:rsid w:val="00680013"/>
    <w:rsid w:val="0068625E"/>
    <w:rsid w:val="0069351F"/>
    <w:rsid w:val="006A1057"/>
    <w:rsid w:val="006A5DCA"/>
    <w:rsid w:val="006C7579"/>
    <w:rsid w:val="006D1EA0"/>
    <w:rsid w:val="006E6728"/>
    <w:rsid w:val="006F671E"/>
    <w:rsid w:val="006F756A"/>
    <w:rsid w:val="006F7B5E"/>
    <w:rsid w:val="00702B3D"/>
    <w:rsid w:val="007051A4"/>
    <w:rsid w:val="00715837"/>
    <w:rsid w:val="0072446C"/>
    <w:rsid w:val="00746250"/>
    <w:rsid w:val="00750630"/>
    <w:rsid w:val="00754B27"/>
    <w:rsid w:val="00763364"/>
    <w:rsid w:val="00766929"/>
    <w:rsid w:val="00771AC6"/>
    <w:rsid w:val="00776E92"/>
    <w:rsid w:val="00781F91"/>
    <w:rsid w:val="00795A08"/>
    <w:rsid w:val="007A56FA"/>
    <w:rsid w:val="007C63A3"/>
    <w:rsid w:val="007C71E4"/>
    <w:rsid w:val="007E607F"/>
    <w:rsid w:val="007F6672"/>
    <w:rsid w:val="008063F9"/>
    <w:rsid w:val="00816A6D"/>
    <w:rsid w:val="008171F8"/>
    <w:rsid w:val="00822066"/>
    <w:rsid w:val="008356E6"/>
    <w:rsid w:val="00852339"/>
    <w:rsid w:val="00853D43"/>
    <w:rsid w:val="008626C7"/>
    <w:rsid w:val="00873531"/>
    <w:rsid w:val="0088018E"/>
    <w:rsid w:val="00882DE1"/>
    <w:rsid w:val="00891D3E"/>
    <w:rsid w:val="008B0C14"/>
    <w:rsid w:val="008C5BD1"/>
    <w:rsid w:val="008D346C"/>
    <w:rsid w:val="008D6DFC"/>
    <w:rsid w:val="008E3ADE"/>
    <w:rsid w:val="008E6BF2"/>
    <w:rsid w:val="008E753F"/>
    <w:rsid w:val="008F2A5A"/>
    <w:rsid w:val="008F30C9"/>
    <w:rsid w:val="008F5168"/>
    <w:rsid w:val="008F5EFF"/>
    <w:rsid w:val="00907AD7"/>
    <w:rsid w:val="009174FE"/>
    <w:rsid w:val="00930DE5"/>
    <w:rsid w:val="00934DC2"/>
    <w:rsid w:val="00943CAC"/>
    <w:rsid w:val="00947452"/>
    <w:rsid w:val="009529D8"/>
    <w:rsid w:val="0095375B"/>
    <w:rsid w:val="009631D0"/>
    <w:rsid w:val="00963A56"/>
    <w:rsid w:val="00980935"/>
    <w:rsid w:val="00991821"/>
    <w:rsid w:val="00995197"/>
    <w:rsid w:val="009A01A0"/>
    <w:rsid w:val="009A308F"/>
    <w:rsid w:val="009A4C98"/>
    <w:rsid w:val="009B080E"/>
    <w:rsid w:val="009B1DB5"/>
    <w:rsid w:val="009F08BE"/>
    <w:rsid w:val="009F615C"/>
    <w:rsid w:val="009F6701"/>
    <w:rsid w:val="00A111B5"/>
    <w:rsid w:val="00A11EC3"/>
    <w:rsid w:val="00A1653C"/>
    <w:rsid w:val="00A23374"/>
    <w:rsid w:val="00A46198"/>
    <w:rsid w:val="00A55153"/>
    <w:rsid w:val="00A60CB8"/>
    <w:rsid w:val="00A6153A"/>
    <w:rsid w:val="00A641FE"/>
    <w:rsid w:val="00A661F6"/>
    <w:rsid w:val="00A77E23"/>
    <w:rsid w:val="00A80B9C"/>
    <w:rsid w:val="00A90957"/>
    <w:rsid w:val="00AA470A"/>
    <w:rsid w:val="00AA7AE6"/>
    <w:rsid w:val="00AA7E92"/>
    <w:rsid w:val="00AB27AB"/>
    <w:rsid w:val="00AE41AC"/>
    <w:rsid w:val="00AE6C78"/>
    <w:rsid w:val="00AE76D5"/>
    <w:rsid w:val="00AE79B8"/>
    <w:rsid w:val="00AF7785"/>
    <w:rsid w:val="00B153F3"/>
    <w:rsid w:val="00B228AF"/>
    <w:rsid w:val="00B24ACA"/>
    <w:rsid w:val="00B264AE"/>
    <w:rsid w:val="00B32A6A"/>
    <w:rsid w:val="00B341E1"/>
    <w:rsid w:val="00B40EF7"/>
    <w:rsid w:val="00B46445"/>
    <w:rsid w:val="00B50066"/>
    <w:rsid w:val="00B5304B"/>
    <w:rsid w:val="00B60364"/>
    <w:rsid w:val="00B6146A"/>
    <w:rsid w:val="00B807EF"/>
    <w:rsid w:val="00B84357"/>
    <w:rsid w:val="00B85100"/>
    <w:rsid w:val="00B937F3"/>
    <w:rsid w:val="00BC4DC5"/>
    <w:rsid w:val="00BE02EA"/>
    <w:rsid w:val="00BE1DCE"/>
    <w:rsid w:val="00BF1015"/>
    <w:rsid w:val="00C1295B"/>
    <w:rsid w:val="00C201A1"/>
    <w:rsid w:val="00C37901"/>
    <w:rsid w:val="00C426A3"/>
    <w:rsid w:val="00C503DC"/>
    <w:rsid w:val="00C5171A"/>
    <w:rsid w:val="00C54454"/>
    <w:rsid w:val="00C64ECA"/>
    <w:rsid w:val="00C665B2"/>
    <w:rsid w:val="00C715F1"/>
    <w:rsid w:val="00C8517E"/>
    <w:rsid w:val="00C9014E"/>
    <w:rsid w:val="00C91F5C"/>
    <w:rsid w:val="00C93647"/>
    <w:rsid w:val="00CB23EA"/>
    <w:rsid w:val="00CB3A8B"/>
    <w:rsid w:val="00CD797B"/>
    <w:rsid w:val="00CE1387"/>
    <w:rsid w:val="00CE1792"/>
    <w:rsid w:val="00CF371F"/>
    <w:rsid w:val="00D22B36"/>
    <w:rsid w:val="00D260A3"/>
    <w:rsid w:val="00D30408"/>
    <w:rsid w:val="00D3508D"/>
    <w:rsid w:val="00D44DF5"/>
    <w:rsid w:val="00D54E87"/>
    <w:rsid w:val="00D56BA6"/>
    <w:rsid w:val="00D70A46"/>
    <w:rsid w:val="00D748A1"/>
    <w:rsid w:val="00D75381"/>
    <w:rsid w:val="00D764D7"/>
    <w:rsid w:val="00DA7AE5"/>
    <w:rsid w:val="00DC18D0"/>
    <w:rsid w:val="00DD6C10"/>
    <w:rsid w:val="00E30C7F"/>
    <w:rsid w:val="00E374D0"/>
    <w:rsid w:val="00E4294C"/>
    <w:rsid w:val="00E44437"/>
    <w:rsid w:val="00E45C51"/>
    <w:rsid w:val="00E473F4"/>
    <w:rsid w:val="00E827FF"/>
    <w:rsid w:val="00E82B16"/>
    <w:rsid w:val="00E90F3D"/>
    <w:rsid w:val="00E95D39"/>
    <w:rsid w:val="00E97E70"/>
    <w:rsid w:val="00EA3F6C"/>
    <w:rsid w:val="00EC4A2E"/>
    <w:rsid w:val="00ED50D5"/>
    <w:rsid w:val="00ED5F73"/>
    <w:rsid w:val="00EE606B"/>
    <w:rsid w:val="00EF1EC7"/>
    <w:rsid w:val="00EF5E72"/>
    <w:rsid w:val="00EF6137"/>
    <w:rsid w:val="00F033D4"/>
    <w:rsid w:val="00F10002"/>
    <w:rsid w:val="00F126BE"/>
    <w:rsid w:val="00F17C67"/>
    <w:rsid w:val="00F266F0"/>
    <w:rsid w:val="00F43AA1"/>
    <w:rsid w:val="00F44ADF"/>
    <w:rsid w:val="00F47BE7"/>
    <w:rsid w:val="00F626D6"/>
    <w:rsid w:val="00F63072"/>
    <w:rsid w:val="00F65CBD"/>
    <w:rsid w:val="00F66B6E"/>
    <w:rsid w:val="00F77AF9"/>
    <w:rsid w:val="00F820D0"/>
    <w:rsid w:val="00F8698D"/>
    <w:rsid w:val="00F86B70"/>
    <w:rsid w:val="00FA0375"/>
    <w:rsid w:val="00FA43D0"/>
    <w:rsid w:val="00FC1267"/>
    <w:rsid w:val="00FD08EF"/>
    <w:rsid w:val="00FD1780"/>
    <w:rsid w:val="00FD553A"/>
    <w:rsid w:val="00FD7AA0"/>
    <w:rsid w:val="00FE197C"/>
    <w:rsid w:val="00FE1EC6"/>
    <w:rsid w:val="00FE78E6"/>
    <w:rsid w:val="00FF42BC"/>
    <w:rsid w:val="00FF6975"/>
    <w:rsid w:val="05508230"/>
    <w:rsid w:val="06983D56"/>
    <w:rsid w:val="19DE56FC"/>
    <w:rsid w:val="27EB14B4"/>
    <w:rsid w:val="51424341"/>
    <w:rsid w:val="62C2D484"/>
    <w:rsid w:val="792B0245"/>
    <w:rsid w:val="7AE8C97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923D46"/>
  <w15:docId w15:val="{7D17490E-1AB8-448D-B4BF-5CB440D7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2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C12"/>
    <w:pPr>
      <w:keepNext/>
      <w:keepLines/>
      <w:spacing w:after="0" w:line="260" w:lineRule="atLeast"/>
      <w:jc w:val="both"/>
    </w:pPr>
    <w:rPr>
      <w:rFonts w:ascii="Verdana" w:hAnsi="Verdana"/>
      <w:color w:val="41464B" w:themeColor="accent1"/>
      <w:sz w:val="20"/>
      <w:szCs w:val="20"/>
    </w:rPr>
  </w:style>
  <w:style w:type="paragraph" w:styleId="Titre1">
    <w:name w:val="heading 1"/>
    <w:aliases w:val="T1"/>
    <w:basedOn w:val="Normal"/>
    <w:next w:val="Normal"/>
    <w:link w:val="Titre1Car"/>
    <w:qFormat/>
    <w:rsid w:val="00383B26"/>
    <w:pPr>
      <w:numPr>
        <w:numId w:val="6"/>
      </w:numPr>
      <w:tabs>
        <w:tab w:val="left" w:pos="567"/>
      </w:tabs>
      <w:spacing w:after="500" w:line="216" w:lineRule="auto"/>
      <w:ind w:left="567" w:hanging="567"/>
      <w:jc w:val="left"/>
      <w:outlineLvl w:val="0"/>
    </w:pPr>
    <w:rPr>
      <w:rFonts w:eastAsiaTheme="majorEastAsia" w:cstheme="majorBidi"/>
      <w:b/>
      <w:bCs/>
      <w:color w:val="921F46" w:themeColor="text2"/>
      <w:sz w:val="32"/>
      <w:szCs w:val="32"/>
    </w:rPr>
  </w:style>
  <w:style w:type="paragraph" w:styleId="Titre2">
    <w:name w:val="heading 2"/>
    <w:aliases w:val="T2"/>
    <w:basedOn w:val="Normal"/>
    <w:next w:val="Normal"/>
    <w:link w:val="Titre2Car"/>
    <w:unhideWhenUsed/>
    <w:qFormat/>
    <w:rsid w:val="00383B26"/>
    <w:pPr>
      <w:numPr>
        <w:ilvl w:val="1"/>
        <w:numId w:val="6"/>
      </w:numPr>
      <w:tabs>
        <w:tab w:val="left" w:pos="794"/>
      </w:tabs>
      <w:spacing w:before="300" w:after="300" w:line="240" w:lineRule="auto"/>
      <w:ind w:left="737" w:hanging="737"/>
      <w:outlineLvl w:val="1"/>
    </w:pPr>
    <w:rPr>
      <w:rFonts w:eastAsiaTheme="majorEastAsia" w:cstheme="majorBidi"/>
      <w:b/>
      <w:bCs/>
      <w:caps/>
      <w:color w:val="921F46" w:themeColor="text2"/>
    </w:rPr>
  </w:style>
  <w:style w:type="paragraph" w:styleId="Titre3">
    <w:name w:val="heading 3"/>
    <w:basedOn w:val="Normal"/>
    <w:next w:val="Normal"/>
    <w:link w:val="Titre3Car"/>
    <w:unhideWhenUsed/>
    <w:qFormat/>
    <w:rsid w:val="00383B26"/>
    <w:pPr>
      <w:numPr>
        <w:ilvl w:val="2"/>
        <w:numId w:val="6"/>
      </w:numPr>
      <w:tabs>
        <w:tab w:val="left" w:pos="1077"/>
      </w:tabs>
      <w:spacing w:after="24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83B26"/>
    <w:pPr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basedOn w:val="Normal"/>
    <w:next w:val="Normal"/>
    <w:link w:val="Titre5Car"/>
    <w:unhideWhenUsed/>
    <w:qFormat/>
    <w:rsid w:val="00383B26"/>
    <w:pPr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202225" w:themeColor="accent1" w:themeShade="7F"/>
    </w:rPr>
  </w:style>
  <w:style w:type="paragraph" w:styleId="Titre6">
    <w:name w:val="heading 6"/>
    <w:basedOn w:val="Normal"/>
    <w:next w:val="Normal"/>
    <w:link w:val="Titre6Car"/>
    <w:unhideWhenUsed/>
    <w:qFormat/>
    <w:rsid w:val="00383B26"/>
    <w:pPr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02225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rsid w:val="00383B26"/>
    <w:pPr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nhideWhenUsed/>
    <w:qFormat/>
    <w:rsid w:val="00383B26"/>
    <w:pPr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nhideWhenUsed/>
    <w:qFormat/>
    <w:rsid w:val="00383B26"/>
    <w:pPr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1 Car"/>
    <w:basedOn w:val="Policepardfaut"/>
    <w:link w:val="Titre1"/>
    <w:rsid w:val="00383B26"/>
    <w:rPr>
      <w:rFonts w:ascii="Verdana" w:eastAsiaTheme="majorEastAsia" w:hAnsi="Verdana" w:cstheme="majorBidi"/>
      <w:b/>
      <w:bCs/>
      <w:color w:val="921F46" w:themeColor="text2"/>
      <w:sz w:val="32"/>
      <w:szCs w:val="32"/>
    </w:rPr>
  </w:style>
  <w:style w:type="character" w:customStyle="1" w:styleId="Titre2Car">
    <w:name w:val="Titre 2 Car"/>
    <w:aliases w:val="T2 Car"/>
    <w:basedOn w:val="Policepardfaut"/>
    <w:link w:val="Titre2"/>
    <w:rsid w:val="00383B26"/>
    <w:rPr>
      <w:rFonts w:ascii="Verdana" w:eastAsiaTheme="majorEastAsia" w:hAnsi="Verdana" w:cstheme="majorBidi"/>
      <w:b/>
      <w:bCs/>
      <w:caps/>
      <w:color w:val="921F46" w:themeColor="text2"/>
      <w:sz w:val="20"/>
      <w:szCs w:val="20"/>
    </w:rPr>
  </w:style>
  <w:style w:type="character" w:customStyle="1" w:styleId="Titre3Car">
    <w:name w:val="Titre 3 Car"/>
    <w:basedOn w:val="Policepardfaut"/>
    <w:link w:val="Titre3"/>
    <w:rsid w:val="00383B26"/>
    <w:rPr>
      <w:rFonts w:ascii="Verdana" w:eastAsiaTheme="majorEastAsia" w:hAnsi="Verdana" w:cstheme="majorBidi"/>
      <w:b/>
      <w:bCs/>
      <w:color w:val="41464B" w:themeColor="accent1"/>
      <w:sz w:val="20"/>
      <w:szCs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383B26"/>
    <w:rPr>
      <w:rFonts w:asciiTheme="majorHAnsi" w:eastAsiaTheme="majorEastAsia" w:hAnsiTheme="majorHAnsi" w:cstheme="majorBidi"/>
      <w:b/>
      <w:bCs/>
      <w:i/>
      <w:iCs/>
      <w:color w:val="41464B" w:themeColor="accent1"/>
      <w:sz w:val="20"/>
      <w:szCs w:val="20"/>
    </w:rPr>
  </w:style>
  <w:style w:type="character" w:customStyle="1" w:styleId="Titre5Car">
    <w:name w:val="Titre 5 Car"/>
    <w:basedOn w:val="Policepardfaut"/>
    <w:link w:val="Titre5"/>
    <w:rsid w:val="00383B26"/>
    <w:rPr>
      <w:rFonts w:asciiTheme="majorHAnsi" w:eastAsiaTheme="majorEastAsia" w:hAnsiTheme="majorHAnsi" w:cstheme="majorBidi"/>
      <w:color w:val="202225" w:themeColor="accent1" w:themeShade="7F"/>
      <w:sz w:val="20"/>
      <w:szCs w:val="20"/>
    </w:rPr>
  </w:style>
  <w:style w:type="character" w:customStyle="1" w:styleId="Titre6Car">
    <w:name w:val="Titre 6 Car"/>
    <w:basedOn w:val="Policepardfaut"/>
    <w:link w:val="Titre6"/>
    <w:rsid w:val="00383B26"/>
    <w:rPr>
      <w:rFonts w:asciiTheme="majorHAnsi" w:eastAsiaTheme="majorEastAsia" w:hAnsiTheme="majorHAnsi" w:cstheme="majorBidi"/>
      <w:i/>
      <w:iCs/>
      <w:color w:val="202225" w:themeColor="accent1" w:themeShade="7F"/>
      <w:sz w:val="20"/>
      <w:szCs w:val="20"/>
    </w:rPr>
  </w:style>
  <w:style w:type="character" w:customStyle="1" w:styleId="Titre7Car">
    <w:name w:val="Titre 7 Car"/>
    <w:basedOn w:val="Policepardfaut"/>
    <w:link w:val="Titre7"/>
    <w:rsid w:val="00383B2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re8Car">
    <w:name w:val="Titre 8 Car"/>
    <w:basedOn w:val="Policepardfaut"/>
    <w:link w:val="Titre8"/>
    <w:rsid w:val="00383B2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rsid w:val="00383B2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uvsous-titre">
    <w:name w:val="Couv : sous-titre"/>
    <w:next w:val="Normal"/>
    <w:qFormat/>
    <w:rsid w:val="00F17C67"/>
    <w:pPr>
      <w:spacing w:before="454" w:after="0" w:line="400" w:lineRule="atLeast"/>
    </w:pPr>
    <w:rPr>
      <w:rFonts w:ascii="Verdana" w:hAnsi="Verdana"/>
      <w:color w:val="41464B"/>
      <w:sz w:val="36"/>
      <w:szCs w:val="36"/>
    </w:rPr>
  </w:style>
  <w:style w:type="paragraph" w:customStyle="1" w:styleId="Couvtitre">
    <w:name w:val="Couv : titre"/>
    <w:next w:val="Normal"/>
    <w:qFormat/>
    <w:rsid w:val="00461A8F"/>
    <w:pPr>
      <w:spacing w:before="720" w:after="0" w:line="520" w:lineRule="atLeast"/>
    </w:pPr>
    <w:rPr>
      <w:rFonts w:ascii="Verdana" w:hAnsi="Verdana"/>
      <w:b/>
      <w:bCs/>
      <w:color w:val="41464B"/>
      <w:sz w:val="48"/>
      <w:szCs w:val="48"/>
    </w:rPr>
  </w:style>
  <w:style w:type="paragraph" w:customStyle="1" w:styleId="Chap">
    <w:name w:val="Chapô"/>
    <w:next w:val="Normal"/>
    <w:qFormat/>
    <w:rsid w:val="002D08F5"/>
    <w:pPr>
      <w:spacing w:after="260" w:line="320" w:lineRule="atLeast"/>
    </w:pPr>
    <w:rPr>
      <w:rFonts w:ascii="Verdana" w:hAnsi="Verdana"/>
      <w:color w:val="921F46"/>
      <w:sz w:val="26"/>
      <w:szCs w:val="26"/>
    </w:rPr>
  </w:style>
  <w:style w:type="paragraph" w:customStyle="1" w:styleId="Lgendephoto">
    <w:name w:val="Légende photo"/>
    <w:next w:val="Normal"/>
    <w:qFormat/>
    <w:rsid w:val="00D30408"/>
    <w:pPr>
      <w:tabs>
        <w:tab w:val="left" w:pos="170"/>
      </w:tabs>
      <w:spacing w:before="120" w:after="600"/>
    </w:pPr>
    <w:rPr>
      <w:rFonts w:ascii="Verdana" w:hAnsi="Verdana"/>
      <w:i/>
      <w:color w:val="41464B"/>
      <w:sz w:val="16"/>
      <w:szCs w:val="16"/>
    </w:rPr>
  </w:style>
  <w:style w:type="paragraph" w:customStyle="1" w:styleId="Puce1">
    <w:name w:val="Puce 1"/>
    <w:next w:val="Normal"/>
    <w:qFormat/>
    <w:rsid w:val="005A0974"/>
    <w:pPr>
      <w:numPr>
        <w:numId w:val="1"/>
      </w:numPr>
      <w:tabs>
        <w:tab w:val="left" w:pos="454"/>
      </w:tabs>
      <w:spacing w:after="113" w:line="260" w:lineRule="atLeast"/>
      <w:jc w:val="both"/>
    </w:pPr>
    <w:rPr>
      <w:rFonts w:ascii="Verdana" w:hAnsi="Verdana"/>
      <w:color w:val="41464B"/>
      <w:sz w:val="20"/>
      <w:szCs w:val="20"/>
    </w:rPr>
  </w:style>
  <w:style w:type="paragraph" w:customStyle="1" w:styleId="Puce2">
    <w:name w:val="Puce 2"/>
    <w:next w:val="Normal"/>
    <w:qFormat/>
    <w:rsid w:val="005A0974"/>
    <w:pPr>
      <w:numPr>
        <w:numId w:val="2"/>
      </w:numPr>
      <w:tabs>
        <w:tab w:val="left" w:pos="340"/>
      </w:tabs>
      <w:spacing w:after="113" w:line="260" w:lineRule="atLeast"/>
      <w:ind w:left="624" w:hanging="170"/>
      <w:jc w:val="both"/>
    </w:pPr>
    <w:rPr>
      <w:rFonts w:ascii="Verdana" w:hAnsi="Verdana"/>
      <w:color w:val="41464B"/>
      <w:sz w:val="20"/>
      <w:szCs w:val="20"/>
    </w:rPr>
  </w:style>
  <w:style w:type="paragraph" w:customStyle="1" w:styleId="Puce3">
    <w:name w:val="Puce 3"/>
    <w:next w:val="Normal"/>
    <w:qFormat/>
    <w:rsid w:val="005A0974"/>
    <w:pPr>
      <w:numPr>
        <w:numId w:val="3"/>
      </w:numPr>
      <w:tabs>
        <w:tab w:val="left" w:pos="629"/>
      </w:tabs>
      <w:spacing w:after="113" w:line="260" w:lineRule="atLeast"/>
      <w:ind w:left="646" w:hanging="170"/>
      <w:jc w:val="both"/>
    </w:pPr>
    <w:rPr>
      <w:rFonts w:ascii="Verdana" w:hAnsi="Verdana"/>
      <w:color w:val="41464B"/>
      <w:sz w:val="20"/>
      <w:szCs w:val="20"/>
    </w:rPr>
  </w:style>
  <w:style w:type="paragraph" w:customStyle="1" w:styleId="Textecourant">
    <w:name w:val="Texte courant"/>
    <w:next w:val="Normal"/>
    <w:qFormat/>
    <w:rsid w:val="00C54454"/>
    <w:pPr>
      <w:keepNext/>
      <w:keepLines/>
      <w:spacing w:after="260" w:line="260" w:lineRule="atLeast"/>
      <w:jc w:val="both"/>
    </w:pPr>
    <w:rPr>
      <w:rFonts w:ascii="Verdana" w:hAnsi="Verdana"/>
      <w:color w:val="41464B" w:themeColor="accent1"/>
      <w:sz w:val="20"/>
      <w:szCs w:val="20"/>
    </w:rPr>
  </w:style>
  <w:style w:type="paragraph" w:styleId="Tabledesillustrations">
    <w:name w:val="table of figures"/>
    <w:basedOn w:val="Normal"/>
    <w:next w:val="Normal"/>
    <w:uiPriority w:val="99"/>
    <w:unhideWhenUsed/>
    <w:rsid w:val="00B40EF7"/>
    <w:pPr>
      <w:tabs>
        <w:tab w:val="right" w:leader="dot" w:pos="9639"/>
      </w:tabs>
      <w:ind w:left="400" w:hanging="400"/>
    </w:pPr>
  </w:style>
  <w:style w:type="paragraph" w:customStyle="1" w:styleId="TableauTexte">
    <w:name w:val="Tableau Texte"/>
    <w:next w:val="Normal"/>
    <w:qFormat/>
    <w:rsid w:val="0033178D"/>
    <w:pPr>
      <w:spacing w:after="0"/>
    </w:pPr>
    <w:rPr>
      <w:rFonts w:ascii="Verdana" w:hAnsi="Verdana"/>
      <w:color w:val="41464B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AA7AE6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AA7AE6"/>
  </w:style>
  <w:style w:type="paragraph" w:styleId="Pieddepage">
    <w:name w:val="footer"/>
    <w:basedOn w:val="Normal"/>
    <w:link w:val="PieddepageCar"/>
    <w:uiPriority w:val="99"/>
    <w:unhideWhenUsed/>
    <w:rsid w:val="00AA7AE6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A7AE6"/>
  </w:style>
  <w:style w:type="table" w:styleId="Grilledutableau">
    <w:name w:val="Table Grid"/>
    <w:basedOn w:val="TableauNormal"/>
    <w:uiPriority w:val="59"/>
    <w:rsid w:val="00EF613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E5A46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5A46"/>
    <w:rPr>
      <w:rFonts w:ascii="Lucida Grande" w:hAnsi="Lucida Grande" w:cs="Lucida Grande"/>
      <w:color w:val="41464B" w:themeColor="accent1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4A4AD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CouvObjettechnique">
    <w:name w:val="Couv : Objet technique"/>
    <w:next w:val="Normal"/>
    <w:qFormat/>
    <w:rsid w:val="00B60364"/>
    <w:pPr>
      <w:spacing w:after="0" w:line="600" w:lineRule="atLeast"/>
      <w:ind w:right="624"/>
      <w:jc w:val="right"/>
    </w:pPr>
    <w:rPr>
      <w:rFonts w:ascii="Verdana" w:hAnsi="Verdana"/>
      <w:caps/>
      <w:color w:val="FFFFFF" w:themeColor="background1"/>
      <w:sz w:val="44"/>
      <w:szCs w:val="44"/>
    </w:rPr>
  </w:style>
  <w:style w:type="paragraph" w:customStyle="1" w:styleId="CouvTypedocument">
    <w:name w:val="Couv : Type document"/>
    <w:next w:val="Normal"/>
    <w:qFormat/>
    <w:rsid w:val="003944F1"/>
    <w:pPr>
      <w:spacing w:after="0" w:line="580" w:lineRule="atLeast"/>
      <w:ind w:right="624"/>
      <w:jc w:val="right"/>
    </w:pPr>
    <w:rPr>
      <w:rFonts w:ascii="Verdana" w:hAnsi="Verdana"/>
      <w:caps/>
      <w:color w:val="FFFFFF" w:themeColor="background1"/>
      <w:sz w:val="38"/>
      <w:szCs w:val="38"/>
    </w:rPr>
  </w:style>
  <w:style w:type="character" w:styleId="Numrodepage">
    <w:name w:val="page number"/>
    <w:basedOn w:val="Policepardfaut"/>
    <w:uiPriority w:val="99"/>
    <w:semiHidden/>
    <w:unhideWhenUsed/>
    <w:rsid w:val="00417BB6"/>
  </w:style>
  <w:style w:type="paragraph" w:customStyle="1" w:styleId="TexteIntroduction">
    <w:name w:val="Texte Introduction"/>
    <w:basedOn w:val="Normal"/>
    <w:next w:val="Normal"/>
    <w:qFormat/>
    <w:rsid w:val="00776E92"/>
    <w:pPr>
      <w:spacing w:after="280" w:line="280" w:lineRule="atLeast"/>
    </w:pPr>
    <w:rPr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3E4DFA"/>
    <w:pPr>
      <w:tabs>
        <w:tab w:val="right" w:leader="dot" w:pos="9639"/>
      </w:tabs>
      <w:spacing w:before="600" w:after="113" w:line="216" w:lineRule="auto"/>
    </w:pPr>
    <w:rPr>
      <w:b/>
      <w:color w:val="921F46"/>
      <w:sz w:val="26"/>
      <w:szCs w:val="26"/>
    </w:rPr>
  </w:style>
  <w:style w:type="paragraph" w:styleId="TM3">
    <w:name w:val="toc 3"/>
    <w:basedOn w:val="Normal"/>
    <w:next w:val="Normal"/>
    <w:autoRedefine/>
    <w:uiPriority w:val="39"/>
    <w:unhideWhenUsed/>
    <w:rsid w:val="000D7A46"/>
    <w:pPr>
      <w:tabs>
        <w:tab w:val="right" w:leader="dot" w:pos="9639"/>
      </w:tabs>
      <w:spacing w:before="113"/>
      <w:ind w:left="567"/>
    </w:pPr>
    <w:rPr>
      <w:color w:val="41464B"/>
      <w:szCs w:val="24"/>
    </w:rPr>
  </w:style>
  <w:style w:type="paragraph" w:styleId="TM4">
    <w:name w:val="toc 4"/>
    <w:basedOn w:val="Normal"/>
    <w:next w:val="Normal"/>
    <w:autoRedefine/>
    <w:uiPriority w:val="39"/>
    <w:unhideWhenUsed/>
    <w:rsid w:val="007A56FA"/>
    <w:pPr>
      <w:tabs>
        <w:tab w:val="right" w:leader="dot" w:pos="9639"/>
      </w:tabs>
      <w:ind w:left="567"/>
    </w:pPr>
    <w:rPr>
      <w:color w:val="41464B"/>
      <w:szCs w:val="24"/>
    </w:rPr>
  </w:style>
  <w:style w:type="character" w:customStyle="1" w:styleId="Rouge">
    <w:name w:val="Rouge"/>
    <w:basedOn w:val="Policepardfaut"/>
    <w:uiPriority w:val="1"/>
    <w:qFormat/>
    <w:rsid w:val="00A80B9C"/>
    <w:rPr>
      <w:b/>
      <w:bCs/>
      <w:color w:val="921F46"/>
    </w:rPr>
  </w:style>
  <w:style w:type="paragraph" w:styleId="TM1">
    <w:name w:val="toc 1"/>
    <w:basedOn w:val="Normal"/>
    <w:next w:val="Normal"/>
    <w:autoRedefine/>
    <w:uiPriority w:val="39"/>
    <w:unhideWhenUsed/>
    <w:rsid w:val="003E4DFA"/>
    <w:pPr>
      <w:tabs>
        <w:tab w:val="right" w:leader="dot" w:pos="9639"/>
      </w:tabs>
      <w:spacing w:before="600" w:after="100"/>
    </w:pPr>
    <w:rPr>
      <w:b/>
      <w:bCs/>
      <w:color w:val="921F46" w:themeColor="text2"/>
      <w:sz w:val="26"/>
      <w:szCs w:val="26"/>
    </w:rPr>
  </w:style>
  <w:style w:type="paragraph" w:customStyle="1" w:styleId="Note">
    <w:name w:val="Note"/>
    <w:next w:val="Normal"/>
    <w:link w:val="NoteCar"/>
    <w:qFormat/>
    <w:rsid w:val="00A80B9C"/>
    <w:pPr>
      <w:spacing w:after="113" w:line="220" w:lineRule="atLeast"/>
      <w:jc w:val="both"/>
    </w:pPr>
    <w:rPr>
      <w:rFonts w:ascii="Verdana" w:hAnsi="Verdana"/>
      <w:color w:val="41464B"/>
      <w:sz w:val="16"/>
      <w:szCs w:val="16"/>
    </w:rPr>
  </w:style>
  <w:style w:type="character" w:customStyle="1" w:styleId="NoteCar">
    <w:name w:val="Note Car"/>
    <w:basedOn w:val="Policepardfaut"/>
    <w:link w:val="Note"/>
    <w:rsid w:val="00A80B9C"/>
    <w:rPr>
      <w:rFonts w:ascii="Verdana" w:hAnsi="Verdana"/>
      <w:color w:val="41464B"/>
      <w:sz w:val="16"/>
      <w:szCs w:val="16"/>
    </w:rPr>
  </w:style>
  <w:style w:type="paragraph" w:styleId="TM5">
    <w:name w:val="toc 5"/>
    <w:basedOn w:val="Normal"/>
    <w:next w:val="Normal"/>
    <w:autoRedefine/>
    <w:uiPriority w:val="39"/>
    <w:unhideWhenUsed/>
    <w:rsid w:val="003E4DFA"/>
    <w:pPr>
      <w:ind w:left="800"/>
    </w:pPr>
  </w:style>
  <w:style w:type="paragraph" w:styleId="TM6">
    <w:name w:val="toc 6"/>
    <w:basedOn w:val="Normal"/>
    <w:next w:val="Normal"/>
    <w:autoRedefine/>
    <w:uiPriority w:val="39"/>
    <w:unhideWhenUsed/>
    <w:rsid w:val="003E4DFA"/>
    <w:pPr>
      <w:ind w:left="1000"/>
    </w:pPr>
  </w:style>
  <w:style w:type="paragraph" w:styleId="TM7">
    <w:name w:val="toc 7"/>
    <w:basedOn w:val="Normal"/>
    <w:next w:val="Normal"/>
    <w:autoRedefine/>
    <w:uiPriority w:val="39"/>
    <w:unhideWhenUsed/>
    <w:rsid w:val="003E4DFA"/>
    <w:pPr>
      <w:ind w:left="1200"/>
    </w:pPr>
  </w:style>
  <w:style w:type="paragraph" w:styleId="TM8">
    <w:name w:val="toc 8"/>
    <w:basedOn w:val="Normal"/>
    <w:next w:val="Normal"/>
    <w:autoRedefine/>
    <w:uiPriority w:val="39"/>
    <w:unhideWhenUsed/>
    <w:rsid w:val="003E4DFA"/>
    <w:pPr>
      <w:ind w:left="1400"/>
    </w:pPr>
  </w:style>
  <w:style w:type="paragraph" w:styleId="TM9">
    <w:name w:val="toc 9"/>
    <w:basedOn w:val="Normal"/>
    <w:next w:val="Normal"/>
    <w:autoRedefine/>
    <w:uiPriority w:val="39"/>
    <w:unhideWhenUsed/>
    <w:rsid w:val="003E4DFA"/>
    <w:pPr>
      <w:ind w:left="1600"/>
    </w:pPr>
  </w:style>
  <w:style w:type="paragraph" w:customStyle="1" w:styleId="INTRODUCTION">
    <w:name w:val="INTRODUCTION"/>
    <w:link w:val="INTRODUCTIONCar"/>
    <w:qFormat/>
    <w:rsid w:val="000E089C"/>
    <w:pPr>
      <w:spacing w:after="600" w:line="400" w:lineRule="atLeast"/>
    </w:pPr>
    <w:rPr>
      <w:rFonts w:ascii="Verdana" w:hAnsi="Verdana" w:cs="Verdana"/>
      <w:b/>
      <w:bCs/>
      <w:caps/>
      <w:color w:val="921F46" w:themeColor="text2"/>
      <w:sz w:val="32"/>
      <w:szCs w:val="32"/>
    </w:rPr>
  </w:style>
  <w:style w:type="character" w:customStyle="1" w:styleId="INTRODUCTIONCar">
    <w:name w:val="INTRODUCTION Car"/>
    <w:basedOn w:val="Policepardfaut"/>
    <w:link w:val="INTRODUCTION"/>
    <w:rsid w:val="000E089C"/>
    <w:rPr>
      <w:rFonts w:ascii="Verdana" w:hAnsi="Verdana" w:cs="Verdana"/>
      <w:b/>
      <w:bCs/>
      <w:caps/>
      <w:color w:val="921F46" w:themeColor="text2"/>
      <w:sz w:val="32"/>
      <w:szCs w:val="32"/>
    </w:rPr>
  </w:style>
  <w:style w:type="table" w:customStyle="1" w:styleId="TableauSGPbdx">
    <w:name w:val="Tableau SGP bdx"/>
    <w:basedOn w:val="TableauNormal"/>
    <w:uiPriority w:val="99"/>
    <w:rsid w:val="000219D0"/>
    <w:pPr>
      <w:spacing w:after="0"/>
    </w:pPr>
    <w:rPr>
      <w:rFonts w:ascii="Verdana" w:hAnsi="Verdana"/>
      <w:color w:val="41464B" w:themeColor="accent1"/>
      <w:sz w:val="20"/>
      <w:szCs w:val="20"/>
    </w:rPr>
    <w:tblPr>
      <w:tblStyleRowBandSize w:val="1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</w:pPr>
      <w:rPr>
        <w:rFonts w:ascii="Verdana" w:hAnsi="Verdana"/>
        <w:b/>
        <w:bCs/>
        <w:i w:val="0"/>
        <w:iCs w:val="0"/>
        <w:color w:val="FFFFFF" w:themeColor="background1"/>
        <w:sz w:val="20"/>
        <w:szCs w:val="20"/>
      </w:rPr>
      <w:tblPr/>
      <w:tcPr>
        <w:shd w:val="clear" w:color="auto" w:fill="921F46" w:themeFill="text2"/>
      </w:tcPr>
    </w:tblStylePr>
    <w:tblStylePr w:type="firstCol">
      <w:rPr>
        <w:rFonts w:ascii="Verdana" w:hAnsi="Verdana"/>
        <w:b/>
        <w:bCs/>
        <w:i w:val="0"/>
        <w:iCs w:val="0"/>
        <w:color w:val="41464B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AEBB"/>
      </w:tcPr>
    </w:tblStylePr>
  </w:style>
  <w:style w:type="paragraph" w:customStyle="1" w:styleId="Titredutableau">
    <w:name w:val="Titre du tableau"/>
    <w:next w:val="Normal"/>
    <w:qFormat/>
    <w:rsid w:val="00BE02EA"/>
    <w:pPr>
      <w:jc w:val="center"/>
    </w:pPr>
    <w:rPr>
      <w:rFonts w:ascii="Verdana" w:hAnsi="Verdana"/>
      <w:b/>
      <w:bCs/>
      <w:color w:val="41464B" w:themeColor="accent1"/>
      <w:sz w:val="22"/>
      <w:szCs w:val="20"/>
    </w:rPr>
  </w:style>
  <w:style w:type="paragraph" w:customStyle="1" w:styleId="CouvUNITSDIRECTIONS">
    <w:name w:val="Couv : UNITÉS/DIRECTIONS"/>
    <w:next w:val="Normal"/>
    <w:qFormat/>
    <w:rsid w:val="004E0BE4"/>
    <w:pPr>
      <w:spacing w:after="0" w:line="216" w:lineRule="auto"/>
    </w:pPr>
    <w:rPr>
      <w:rFonts w:ascii="Verdana" w:hAnsi="Verdana"/>
      <w:caps/>
      <w:color w:val="41464B"/>
      <w:spacing w:val="-10"/>
      <w:sz w:val="18"/>
      <w:szCs w:val="18"/>
    </w:rPr>
  </w:style>
  <w:style w:type="paragraph" w:customStyle="1" w:styleId="Annexe">
    <w:name w:val="Annexe"/>
    <w:next w:val="Normal"/>
    <w:qFormat/>
    <w:rsid w:val="00C201A1"/>
    <w:pPr>
      <w:spacing w:after="500" w:line="216" w:lineRule="auto"/>
    </w:pPr>
    <w:rPr>
      <w:rFonts w:ascii="Verdana" w:hAnsi="Verdana"/>
      <w:b/>
      <w:bCs/>
      <w:color w:val="921F46"/>
      <w:sz w:val="32"/>
      <w:szCs w:val="32"/>
    </w:rPr>
  </w:style>
  <w:style w:type="paragraph" w:customStyle="1" w:styleId="Pucealpha1">
    <w:name w:val="Puce alpha 1"/>
    <w:next w:val="Normal"/>
    <w:qFormat/>
    <w:rsid w:val="00FD7AA0"/>
    <w:pPr>
      <w:numPr>
        <w:numId w:val="5"/>
      </w:numPr>
      <w:tabs>
        <w:tab w:val="left" w:pos="641"/>
      </w:tabs>
      <w:spacing w:after="113" w:line="260" w:lineRule="atLeast"/>
      <w:ind w:left="646" w:hanging="323"/>
    </w:pPr>
    <w:rPr>
      <w:rFonts w:ascii="Verdana" w:hAnsi="Verdana"/>
      <w:color w:val="41464B" w:themeColor="accent1"/>
      <w:sz w:val="20"/>
      <w:szCs w:val="20"/>
    </w:rPr>
  </w:style>
  <w:style w:type="paragraph" w:customStyle="1" w:styleId="Pucealpha2">
    <w:name w:val="Puce alpha 2"/>
    <w:next w:val="Normal"/>
    <w:qFormat/>
    <w:rsid w:val="005C5493"/>
    <w:pPr>
      <w:numPr>
        <w:ilvl w:val="1"/>
        <w:numId w:val="5"/>
      </w:numPr>
      <w:tabs>
        <w:tab w:val="left" w:pos="1321"/>
      </w:tabs>
      <w:spacing w:after="113" w:line="260" w:lineRule="atLeast"/>
      <w:ind w:left="1316" w:hanging="658"/>
    </w:pPr>
    <w:rPr>
      <w:rFonts w:ascii="Verdana" w:hAnsi="Verdana"/>
      <w:color w:val="41464B" w:themeColor="accent1"/>
      <w:sz w:val="20"/>
      <w:szCs w:val="20"/>
    </w:rPr>
  </w:style>
  <w:style w:type="paragraph" w:customStyle="1" w:styleId="Pucealpha3">
    <w:name w:val="Puce alpha 3"/>
    <w:next w:val="Normal"/>
    <w:qFormat/>
    <w:rsid w:val="00D56BA6"/>
    <w:pPr>
      <w:numPr>
        <w:ilvl w:val="2"/>
        <w:numId w:val="5"/>
      </w:numPr>
      <w:tabs>
        <w:tab w:val="left" w:pos="1565"/>
      </w:tabs>
      <w:spacing w:after="113" w:line="260" w:lineRule="atLeast"/>
      <w:ind w:left="1565" w:hanging="879"/>
    </w:pPr>
    <w:rPr>
      <w:rFonts w:ascii="Verdana" w:hAnsi="Verdana"/>
      <w:color w:val="41464B" w:themeColor="accent1"/>
      <w:sz w:val="20"/>
      <w:szCs w:val="20"/>
    </w:rPr>
  </w:style>
  <w:style w:type="paragraph" w:customStyle="1" w:styleId="CodeGED">
    <w:name w:val="Code GED"/>
    <w:basedOn w:val="Normal"/>
    <w:next w:val="Normal"/>
    <w:qFormat/>
    <w:rsid w:val="00E4294C"/>
    <w:pPr>
      <w:spacing w:line="240" w:lineRule="atLeast"/>
    </w:pPr>
    <w:rPr>
      <w:b/>
      <w:sz w:val="16"/>
      <w:szCs w:val="16"/>
    </w:rPr>
  </w:style>
  <w:style w:type="paragraph" w:customStyle="1" w:styleId="Nomdufichier">
    <w:name w:val="Nom du fichier"/>
    <w:basedOn w:val="Normal"/>
    <w:next w:val="Normal"/>
    <w:qFormat/>
    <w:rsid w:val="00E4294C"/>
    <w:pPr>
      <w:spacing w:after="120" w:line="240" w:lineRule="atLeast"/>
    </w:pPr>
    <w:rPr>
      <w:b/>
      <w:sz w:val="16"/>
      <w:szCs w:val="16"/>
    </w:rPr>
  </w:style>
  <w:style w:type="paragraph" w:customStyle="1" w:styleId="NumroConfidentialit">
    <w:name w:val="Numéro Confidentialité"/>
    <w:basedOn w:val="Normal"/>
    <w:next w:val="Normal"/>
    <w:qFormat/>
    <w:rsid w:val="008E6BF2"/>
    <w:pPr>
      <w:tabs>
        <w:tab w:val="center" w:pos="4703"/>
        <w:tab w:val="right" w:pos="9406"/>
      </w:tabs>
      <w:ind w:left="2552"/>
    </w:pPr>
    <w:rPr>
      <w:b/>
      <w:bCs/>
      <w:color w:val="FFFFFF" w:themeColor="background1"/>
      <w:position w:val="10"/>
      <w:sz w:val="28"/>
      <w:szCs w:val="28"/>
      <w:shd w:val="clear" w:color="auto" w:fill="888F98" w:themeFill="accent1" w:themeFillTint="99"/>
    </w:rPr>
  </w:style>
  <w:style w:type="paragraph" w:styleId="Corpsdetexte">
    <w:name w:val="Body Text"/>
    <w:basedOn w:val="Normal"/>
    <w:link w:val="CorpsdetexteCar"/>
    <w:rsid w:val="003C50ED"/>
    <w:pPr>
      <w:keepNext w:val="0"/>
      <w:keepLines w:val="0"/>
      <w:spacing w:after="120" w:line="240" w:lineRule="auto"/>
    </w:pPr>
    <w:rPr>
      <w:rFonts w:ascii="Arial" w:eastAsia="Times New Roman" w:hAnsi="Arial" w:cs="Arial"/>
      <w:color w:val="auto"/>
      <w:sz w:val="22"/>
      <w:szCs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C50ED"/>
    <w:rPr>
      <w:rFonts w:ascii="Arial" w:eastAsia="Times New Roman" w:hAnsi="Arial" w:cs="Arial"/>
      <w:sz w:val="22"/>
      <w:szCs w:val="22"/>
      <w:lang w:eastAsia="fr-FR"/>
    </w:rPr>
  </w:style>
  <w:style w:type="paragraph" w:styleId="Rvision">
    <w:name w:val="Revision"/>
    <w:hidden/>
    <w:uiPriority w:val="99"/>
    <w:semiHidden/>
    <w:rsid w:val="004D0008"/>
    <w:pPr>
      <w:spacing w:after="0"/>
    </w:pPr>
    <w:rPr>
      <w:rFonts w:ascii="Verdana" w:hAnsi="Verdana"/>
      <w:color w:val="41464B" w:themeColor="accent1"/>
      <w:sz w:val="20"/>
      <w:szCs w:val="20"/>
    </w:rPr>
  </w:style>
  <w:style w:type="paragraph" w:customStyle="1" w:styleId="CorpsdeTexte0">
    <w:name w:val="Corps de Texte"/>
    <w:basedOn w:val="Normal"/>
    <w:rsid w:val="00F63072"/>
    <w:pPr>
      <w:keepNext w:val="0"/>
      <w:keepLines w:val="0"/>
      <w:spacing w:before="120" w:line="252" w:lineRule="auto"/>
    </w:pPr>
    <w:rPr>
      <w:rFonts w:ascii="Arial" w:eastAsia="Times New Roman" w:hAnsi="Arial" w:cs="Arial"/>
      <w:color w:val="auto"/>
      <w:sz w:val="22"/>
      <w:szCs w:val="22"/>
      <w:lang w:eastAsia="fr-FR"/>
    </w:rPr>
  </w:style>
  <w:style w:type="paragraph" w:customStyle="1" w:styleId="Retrait1">
    <w:name w:val="Retrait 1"/>
    <w:basedOn w:val="CorpsdeTexte0"/>
    <w:rsid w:val="00F63072"/>
    <w:pPr>
      <w:numPr>
        <w:numId w:val="7"/>
      </w:numPr>
      <w:spacing w:line="240" w:lineRule="auto"/>
    </w:pPr>
    <w:rPr>
      <w:color w:val="000000"/>
    </w:rPr>
  </w:style>
  <w:style w:type="paragraph" w:customStyle="1" w:styleId="Retrait2">
    <w:name w:val="Retrait 2"/>
    <w:basedOn w:val="Retrait1"/>
    <w:next w:val="CorpsdeTexte0"/>
    <w:rsid w:val="00F63072"/>
    <w:pPr>
      <w:numPr>
        <w:numId w:val="11"/>
      </w:numPr>
    </w:pPr>
  </w:style>
  <w:style w:type="paragraph" w:customStyle="1" w:styleId="Retrait3">
    <w:name w:val="Retrait 3"/>
    <w:basedOn w:val="Normal"/>
    <w:next w:val="Normal"/>
    <w:rsid w:val="00F63072"/>
    <w:pPr>
      <w:keepNext w:val="0"/>
      <w:keepLines w:val="0"/>
      <w:numPr>
        <w:numId w:val="4"/>
      </w:numPr>
      <w:spacing w:before="120" w:line="240" w:lineRule="atLeast"/>
      <w:ind w:left="1418" w:hanging="284"/>
    </w:pPr>
    <w:rPr>
      <w:rFonts w:ascii="Arial" w:eastAsia="Times New Roman" w:hAnsi="Arial" w:cs="Arial"/>
      <w:noProof/>
      <w:color w:val="auto"/>
      <w:sz w:val="22"/>
      <w:szCs w:val="22"/>
      <w:lang w:eastAsia="fr-FR"/>
    </w:rPr>
  </w:style>
  <w:style w:type="paragraph" w:customStyle="1" w:styleId="Stylea">
    <w:name w:val="Style a)"/>
    <w:basedOn w:val="Normal"/>
    <w:rsid w:val="00F63072"/>
    <w:pPr>
      <w:keepNext w:val="0"/>
      <w:keepLines w:val="0"/>
      <w:numPr>
        <w:numId w:val="8"/>
      </w:numPr>
      <w:spacing w:before="120" w:line="240" w:lineRule="auto"/>
    </w:pPr>
    <w:rPr>
      <w:rFonts w:ascii="Arial" w:eastAsia="Times New Roman" w:hAnsi="Arial" w:cs="Arial"/>
      <w:color w:val="auto"/>
      <w:sz w:val="22"/>
      <w:szCs w:val="22"/>
      <w:lang w:eastAsia="fr-FR"/>
    </w:rPr>
  </w:style>
  <w:style w:type="paragraph" w:customStyle="1" w:styleId="Retrait1dcal">
    <w:name w:val="Retrait 1 décalé"/>
    <w:basedOn w:val="Retrait1"/>
    <w:rsid w:val="00F63072"/>
    <w:pPr>
      <w:numPr>
        <w:numId w:val="0"/>
      </w:numPr>
      <w:tabs>
        <w:tab w:val="left" w:pos="709"/>
        <w:tab w:val="left" w:pos="5103"/>
      </w:tabs>
      <w:ind w:left="709"/>
    </w:pPr>
    <w:rPr>
      <w:spacing w:val="10"/>
    </w:rPr>
  </w:style>
  <w:style w:type="paragraph" w:customStyle="1" w:styleId="Style1">
    <w:name w:val="Style1"/>
    <w:basedOn w:val="CorpsdeTexte0"/>
    <w:autoRedefine/>
    <w:rsid w:val="00F63072"/>
    <w:pPr>
      <w:jc w:val="center"/>
    </w:pPr>
    <w:rPr>
      <w:rFonts w:ascii="Helvetica" w:hAnsi="Helvetica" w:cs="Helvetica"/>
      <w:b/>
      <w:bCs/>
      <w:i/>
      <w:iCs/>
      <w:u w:val="single"/>
    </w:rPr>
  </w:style>
  <w:style w:type="paragraph" w:customStyle="1" w:styleId="Style2">
    <w:name w:val="Style2"/>
    <w:basedOn w:val="Normal"/>
    <w:autoRedefine/>
    <w:rsid w:val="00F63072"/>
    <w:pPr>
      <w:keepNext w:val="0"/>
      <w:keepLines w:val="0"/>
      <w:spacing w:before="120" w:line="252" w:lineRule="auto"/>
      <w:ind w:left="709" w:hanging="709"/>
    </w:pPr>
    <w:rPr>
      <w:rFonts w:ascii="Arial" w:eastAsia="Times New Roman" w:hAnsi="Arial" w:cs="Arial"/>
      <w:bCs/>
      <w:iCs/>
      <w:color w:val="auto"/>
      <w:sz w:val="22"/>
      <w:szCs w:val="22"/>
      <w:lang w:eastAsia="fr-FR"/>
    </w:rPr>
  </w:style>
  <w:style w:type="paragraph" w:styleId="Liste">
    <w:name w:val="List"/>
    <w:uiPriority w:val="2"/>
    <w:unhideWhenUsed/>
    <w:qFormat/>
    <w:rsid w:val="00F63072"/>
    <w:pPr>
      <w:numPr>
        <w:numId w:val="12"/>
      </w:numPr>
      <w:tabs>
        <w:tab w:val="left" w:pos="567"/>
      </w:tabs>
      <w:spacing w:before="220" w:after="0"/>
      <w:ind w:left="737" w:firstLine="0"/>
      <w:contextualSpacing/>
      <w:jc w:val="both"/>
    </w:pPr>
    <w:rPr>
      <w:rFonts w:ascii="Calibri" w:eastAsia="SimSun" w:hAnsi="Calibri" w:cs="Times New Roman"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F63072"/>
    <w:pPr>
      <w:keepNext w:val="0"/>
      <w:keepLines w:val="0"/>
      <w:autoSpaceDE w:val="0"/>
      <w:autoSpaceDN w:val="0"/>
      <w:adjustRightInd w:val="0"/>
      <w:spacing w:after="240" w:line="240" w:lineRule="auto"/>
      <w:ind w:left="720"/>
      <w:contextualSpacing/>
    </w:pPr>
    <w:rPr>
      <w:rFonts w:eastAsia="MS Mincho" w:cs="Verdana"/>
      <w:color w:val="auto"/>
    </w:rPr>
  </w:style>
  <w:style w:type="character" w:customStyle="1" w:styleId="ParagraphedelisteCar">
    <w:name w:val="Paragraphe de liste Car"/>
    <w:link w:val="Paragraphedeliste"/>
    <w:uiPriority w:val="34"/>
    <w:rsid w:val="00F63072"/>
    <w:rPr>
      <w:rFonts w:ascii="Verdana" w:eastAsia="MS Mincho" w:hAnsi="Verdana" w:cs="Verdana"/>
      <w:sz w:val="20"/>
      <w:szCs w:val="20"/>
    </w:rPr>
  </w:style>
  <w:style w:type="paragraph" w:customStyle="1" w:styleId="Titreannexe">
    <w:name w:val="Titre annexe"/>
    <w:basedOn w:val="Normal"/>
    <w:next w:val="Normal"/>
    <w:rsid w:val="009A4C98"/>
    <w:pPr>
      <w:keepNext w:val="0"/>
      <w:keepLines w:val="0"/>
      <w:spacing w:before="60" w:after="60" w:line="240" w:lineRule="auto"/>
      <w:jc w:val="center"/>
    </w:pPr>
    <w:rPr>
      <w:rFonts w:ascii="Arial" w:eastAsia="Times New Roman" w:hAnsi="Arial" w:cs="Arial"/>
      <w:b/>
      <w:bCs/>
      <w:caps/>
      <w:color w:val="auto"/>
      <w:sz w:val="22"/>
      <w:szCs w:val="22"/>
      <w:lang w:eastAsia="fr-FR"/>
    </w:rPr>
  </w:style>
  <w:style w:type="paragraph" w:customStyle="1" w:styleId="Texte">
    <w:name w:val="Texte"/>
    <w:basedOn w:val="Normal"/>
    <w:link w:val="TexteCar"/>
    <w:rsid w:val="009A4C98"/>
    <w:pPr>
      <w:keepNext w:val="0"/>
      <w:keepLines w:val="0"/>
      <w:spacing w:before="100" w:line="280" w:lineRule="exact"/>
      <w:ind w:firstLine="709"/>
    </w:pPr>
    <w:rPr>
      <w:rFonts w:ascii="Arial" w:eastAsia="Times New Roman" w:hAnsi="Arial" w:cs="Arial"/>
      <w:color w:val="auto"/>
      <w:sz w:val="22"/>
      <w:szCs w:val="22"/>
      <w:lang w:eastAsia="fr-FR"/>
    </w:rPr>
  </w:style>
  <w:style w:type="character" w:customStyle="1" w:styleId="TexteCar">
    <w:name w:val="Texte Car"/>
    <w:link w:val="Texte"/>
    <w:rsid w:val="009A4C98"/>
    <w:rPr>
      <w:rFonts w:ascii="Arial" w:eastAsia="Times New Roman" w:hAnsi="Arial" w:cs="Arial"/>
      <w:sz w:val="22"/>
      <w:szCs w:val="22"/>
      <w:lang w:eastAsia="fr-FR"/>
    </w:rPr>
  </w:style>
  <w:style w:type="paragraph" w:customStyle="1" w:styleId="Default">
    <w:name w:val="Default"/>
    <w:rsid w:val="00AA7E92"/>
    <w:pPr>
      <w:autoSpaceDE w:val="0"/>
      <w:autoSpaceDN w:val="0"/>
      <w:adjustRightInd w:val="0"/>
      <w:spacing w:after="0"/>
    </w:pPr>
    <w:rPr>
      <w:rFonts w:ascii="Verdana" w:eastAsia="Times New Roman" w:hAnsi="Verdana" w:cs="Verdana"/>
      <w:color w:val="00000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562A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562A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6562A6"/>
    <w:rPr>
      <w:rFonts w:ascii="Verdana" w:hAnsi="Verdana"/>
      <w:color w:val="41464B" w:themeColor="accent1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562A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562A6"/>
    <w:rPr>
      <w:rFonts w:ascii="Verdana" w:hAnsi="Verdana"/>
      <w:b/>
      <w:bCs/>
      <w:color w:val="41464B" w:themeColor="accen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7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Espace_Travail_Perso\CAZENEUVE%20Pascal\DCE_R&#233;f&#233;rence\Modele%20Bordeaux.dotx" TargetMode="External"/></Relationships>
</file>

<file path=word/theme/theme1.xml><?xml version="1.0" encoding="utf-8"?>
<a:theme xmlns:a="http://schemas.openxmlformats.org/drawingml/2006/main" name="SGP Extranet OK">
  <a:themeElements>
    <a:clrScheme name="SGP Extranet OK">
      <a:dk1>
        <a:sysClr val="windowText" lastClr="000000"/>
      </a:dk1>
      <a:lt1>
        <a:sysClr val="window" lastClr="FFFFFF"/>
      </a:lt1>
      <a:dk2>
        <a:srgbClr val="921F46"/>
      </a:dk2>
      <a:lt2>
        <a:srgbClr val="DEBBC7"/>
      </a:lt2>
      <a:accent1>
        <a:srgbClr val="41464B"/>
      </a:accent1>
      <a:accent2>
        <a:srgbClr val="E6E6E3"/>
      </a:accent2>
      <a:accent3>
        <a:srgbClr val="62B576"/>
      </a:accent3>
      <a:accent4>
        <a:srgbClr val="C00418"/>
      </a:accent4>
      <a:accent5>
        <a:srgbClr val="77709F"/>
      </a:accent5>
      <a:accent6>
        <a:srgbClr val="E75113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57999a69193492bbe7495b35d6e52bd6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342d07217e5f7439258cda1c3d1d8a09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14EBF6-A4FA-485D-B32E-AB7972525565}">
  <ds:schemaRefs>
    <ds:schemaRef ds:uri="http://schemas.microsoft.com/office/2006/metadata/properties"/>
    <ds:schemaRef ds:uri="http://schemas.microsoft.com/office/infopath/2007/PartnerControls"/>
    <ds:schemaRef ds:uri="5114761b-fdc8-4635-9a0a-3eb103eb6c66"/>
    <ds:schemaRef ds:uri="633c4bbb-4abb-4318-892e-0c6f363c1b78"/>
  </ds:schemaRefs>
</ds:datastoreItem>
</file>

<file path=customXml/itemProps2.xml><?xml version="1.0" encoding="utf-8"?>
<ds:datastoreItem xmlns:ds="http://schemas.openxmlformats.org/officeDocument/2006/customXml" ds:itemID="{ED1037E0-4209-4870-8B54-6D5681C9B9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96551-F667-4740-9185-87DDB12AB99F}"/>
</file>

<file path=docProps/app.xml><?xml version="1.0" encoding="utf-8"?>
<Properties xmlns="http://schemas.openxmlformats.org/officeDocument/2006/extended-properties" xmlns:vt="http://schemas.openxmlformats.org/officeDocument/2006/docPropsVTypes">
  <Template>Modele Bordeaux</Template>
  <TotalTime>1</TotalTime>
  <Pages>1</Pages>
  <Words>193</Words>
  <Characters>1067</Characters>
  <Application>Microsoft Office Word</Application>
  <DocSecurity>0</DocSecurity>
  <Lines>8</Lines>
  <Paragraphs>2</Paragraphs>
  <ScaleCrop>false</ScaleCrop>
  <Company>ARTELIAGROUP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VAQUETTE Claire</dc:creator>
  <cp:lastModifiedBy>GONTIER Juliette</cp:lastModifiedBy>
  <cp:revision>21</cp:revision>
  <cp:lastPrinted>2016-12-14T13:10:00Z</cp:lastPrinted>
  <dcterms:created xsi:type="dcterms:W3CDTF">2025-08-08T08:14:00Z</dcterms:created>
  <dcterms:modified xsi:type="dcterms:W3CDTF">2026-01-14T13:23:00Z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0x0101003195AF41A144594FAB8A013E1B18F3DA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376b4123,4d5ea4b9,455fd402</vt:lpwstr>
  </property>
  <property fmtid="{D5CDD505-2E9C-101B-9397-08002B2CF9AE}" pid="5" name="ClassificationContentMarkingFooterFontProps">
    <vt:lpwstr>#fb765b,12,Microsoft Sans Serif</vt:lpwstr>
  </property>
  <property fmtid="{D5CDD505-2E9C-101B-9397-08002B2CF9AE}" pid="6" name="ClassificationContentMarkingFooterText">
    <vt:lpwstr>Classification : Restreint - Document validé</vt:lpwstr>
  </property>
  <property fmtid="{D5CDD505-2E9C-101B-9397-08002B2CF9AE}" pid="7" name="MSIP_Label_9f4dcaa1-d1fe-48b7-97de-dac4e3fe2999_Enabled">
    <vt:lpwstr>true</vt:lpwstr>
  </property>
  <property fmtid="{D5CDD505-2E9C-101B-9397-08002B2CF9AE}" pid="8" name="MSIP_Label_9f4dcaa1-d1fe-48b7-97de-dac4e3fe2999_SetDate">
    <vt:lpwstr>2025-08-08T08:14:14Z</vt:lpwstr>
  </property>
  <property fmtid="{D5CDD505-2E9C-101B-9397-08002B2CF9AE}" pid="9" name="MSIP_Label_9f4dcaa1-d1fe-48b7-97de-dac4e3fe2999_Method">
    <vt:lpwstr>Privileged</vt:lpwstr>
  </property>
  <property fmtid="{D5CDD505-2E9C-101B-9397-08002B2CF9AE}" pid="10" name="MSIP_Label_9f4dcaa1-d1fe-48b7-97de-dac4e3fe2999_Name">
    <vt:lpwstr>Restreint - Document validé</vt:lpwstr>
  </property>
  <property fmtid="{D5CDD505-2E9C-101B-9397-08002B2CF9AE}" pid="11" name="MSIP_Label_9f4dcaa1-d1fe-48b7-97de-dac4e3fe2999_SiteId">
    <vt:lpwstr>234851e9-b7a5-4031-94e2-883ee18a0e89</vt:lpwstr>
  </property>
  <property fmtid="{D5CDD505-2E9C-101B-9397-08002B2CF9AE}" pid="12" name="MSIP_Label_9f4dcaa1-d1fe-48b7-97de-dac4e3fe2999_ActionId">
    <vt:lpwstr>2d64843d-0c24-489c-bbbb-422cb43f2f5d</vt:lpwstr>
  </property>
  <property fmtid="{D5CDD505-2E9C-101B-9397-08002B2CF9AE}" pid="13" name="MSIP_Label_9f4dcaa1-d1fe-48b7-97de-dac4e3fe2999_ContentBits">
    <vt:lpwstr>2</vt:lpwstr>
  </property>
  <property fmtid="{D5CDD505-2E9C-101B-9397-08002B2CF9AE}" pid="14" name="MSIP_Label_9f4dcaa1-d1fe-48b7-97de-dac4e3fe2999_Tag">
    <vt:lpwstr>10, 0, 1, 2</vt:lpwstr>
  </property>
</Properties>
</file>